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CF" w:rsidRDefault="00D0593D" w:rsidP="00F15ACF">
      <w:pPr>
        <w:rPr>
          <w:rFonts w:ascii="Times New Roman" w:hAnsi="Times New Roman"/>
          <w:rtl/>
        </w:rPr>
      </w:pPr>
      <w:r>
        <w:rPr>
          <w:rFonts w:ascii="Times New Roman" w:hAnsi="Times New Roman"/>
          <w:noProof/>
          <w:rtl/>
          <w:lang w:bidi="ar-SA"/>
        </w:rPr>
        <w:drawing>
          <wp:anchor distT="0" distB="0" distL="114300" distR="114300" simplePos="0" relativeHeight="251724800" behindDoc="0" locked="0" layoutInCell="1" allowOverlap="1" wp14:anchorId="2B3ECB3D" wp14:editId="2307C000">
            <wp:simplePos x="0" y="0"/>
            <wp:positionH relativeFrom="column">
              <wp:posOffset>2678430</wp:posOffset>
            </wp:positionH>
            <wp:positionV relativeFrom="paragraph">
              <wp:posOffset>-90170</wp:posOffset>
            </wp:positionV>
            <wp:extent cx="1468120" cy="1464310"/>
            <wp:effectExtent l="0" t="0" r="0" b="254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650766-7184265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ACF" w:rsidRDefault="00F15ACF" w:rsidP="00F15ACF">
      <w:pPr>
        <w:rPr>
          <w:rFonts w:ascii="Times New Roman" w:hAnsi="Times New Roman"/>
          <w:rtl/>
        </w:rPr>
      </w:pPr>
    </w:p>
    <w:p w:rsidR="00F15ACF" w:rsidRDefault="00F15ACF" w:rsidP="00F15ACF">
      <w:pPr>
        <w:rPr>
          <w:rFonts w:ascii="Times New Roman" w:hAnsi="Times New Roman"/>
          <w:rtl/>
        </w:rPr>
      </w:pPr>
    </w:p>
    <w:p w:rsidR="00F15ACF" w:rsidRDefault="00F15ACF" w:rsidP="00F15ACF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  <w:bookmarkStart w:id="0" w:name="_GoBack"/>
      <w:bookmarkEnd w:id="0"/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D6551B" w:rsidRDefault="00FD5A48" w:rsidP="00FD5A48">
      <w:pPr>
        <w:jc w:val="center"/>
        <w:rPr>
          <w:rFonts w:ascii="Times New Roman" w:hAnsi="Times New Roman" w:cs="B Titr"/>
          <w:sz w:val="72"/>
          <w:szCs w:val="72"/>
          <w:rtl/>
        </w:rPr>
      </w:pPr>
      <w:r w:rsidRPr="00D6551B">
        <w:rPr>
          <w:rFonts w:ascii="Times New Roman" w:hAnsi="Times New Roman" w:cs="B Titr" w:hint="cs"/>
          <w:sz w:val="72"/>
          <w:szCs w:val="72"/>
          <w:rtl/>
        </w:rPr>
        <w:t xml:space="preserve">کمیته </w:t>
      </w:r>
      <w:r>
        <w:rPr>
          <w:rFonts w:ascii="Times New Roman" w:hAnsi="Times New Roman" w:cs="B Titr" w:hint="cs"/>
          <w:sz w:val="72"/>
          <w:szCs w:val="72"/>
          <w:rtl/>
        </w:rPr>
        <w:t>موج و میدان های مغناطیسی</w:t>
      </w: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</w:p>
    <w:p w:rsidR="00FD5A48" w:rsidRPr="0028607D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noProof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C5D9CFA" wp14:editId="1E5BEE20">
                <wp:simplePos x="0" y="0"/>
                <wp:positionH relativeFrom="column">
                  <wp:posOffset>111875</wp:posOffset>
                </wp:positionH>
                <wp:positionV relativeFrom="paragraph">
                  <wp:posOffset>122093</wp:posOffset>
                </wp:positionV>
                <wp:extent cx="5602779" cy="0"/>
                <wp:effectExtent l="0" t="19050" r="17145" b="19050"/>
                <wp:wrapNone/>
                <wp:docPr id="423" name="Straight Connector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0277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3" o:spid="_x0000_s1026" style="position:absolute;flip:x;z-index:251885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pt,9.6pt" to="449.9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" strokecolor="#f79646" strokeweight="2.25pt"/>
            </w:pict>
          </mc:Fallback>
        </mc:AlternateContent>
      </w:r>
      <w:r>
        <w:rPr>
          <w:rFonts w:ascii="Times New Roman" w:hAnsi="Times New Roman" w:hint="cs"/>
          <w:rtl/>
        </w:rPr>
        <w:t>1. معرفی طرح :</w:t>
      </w:r>
      <w:r w:rsidRPr="00133194">
        <w:rPr>
          <w:rFonts w:ascii="Times New Roman" w:hAnsi="Times New Roman" w:hint="cs"/>
          <w:noProof/>
          <w:rtl/>
          <w:lang w:bidi="ar-SA"/>
        </w:rPr>
        <w:t xml:space="preserve"> </w:t>
      </w:r>
    </w:p>
    <w:p w:rsidR="00FD5A48" w:rsidRPr="00352036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 w:rsidRPr="00352036">
        <w:rPr>
          <w:rFonts w:ascii="Times New Roman" w:hAnsi="Times New Roman" w:hint="cs"/>
          <w:b/>
          <w:bCs w:val="0"/>
          <w:rtl/>
        </w:rPr>
        <w:t>1.1. نام فارسی :</w:t>
      </w:r>
    </w:p>
    <w:p w:rsidR="00FD5A48" w:rsidRPr="00352036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 w:rsidRPr="00352036">
        <w:rPr>
          <w:rFonts w:ascii="Times New Roman" w:hAnsi="Times New Roman" w:hint="cs"/>
          <w:b/>
          <w:bCs w:val="0"/>
          <w:rtl/>
        </w:rPr>
        <w:t>1.2. نام انگلیسی :</w:t>
      </w:r>
    </w:p>
    <w:p w:rsidR="00FD5A48" w:rsidRPr="00352036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 w:rsidRPr="00352036">
        <w:rPr>
          <w:rFonts w:ascii="Times New Roman" w:hAnsi="Times New Roman" w:hint="cs"/>
          <w:b/>
          <w:bCs w:val="0"/>
          <w:rtl/>
        </w:rPr>
        <w:t>1.</w:t>
      </w:r>
      <w:r>
        <w:rPr>
          <w:rFonts w:ascii="Times New Roman" w:hAnsi="Times New Roman" w:hint="cs"/>
          <w:b/>
          <w:bCs w:val="0"/>
          <w:rtl/>
        </w:rPr>
        <w:t>3</w:t>
      </w:r>
      <w:r w:rsidRPr="00352036">
        <w:rPr>
          <w:rFonts w:ascii="Times New Roman" w:hAnsi="Times New Roman" w:hint="cs"/>
          <w:b/>
          <w:bCs w:val="0"/>
          <w:rtl/>
        </w:rPr>
        <w:t xml:space="preserve">. </w:t>
      </w:r>
      <w:r w:rsidRPr="002970F1">
        <w:rPr>
          <w:rFonts w:ascii="Times New Roman" w:hAnsi="Times New Roman"/>
          <w:b/>
          <w:bCs w:val="0"/>
          <w:rtl/>
        </w:rPr>
        <w:t>هز</w:t>
      </w:r>
      <w:r w:rsidRPr="002970F1">
        <w:rPr>
          <w:rFonts w:ascii="Times New Roman" w:hAnsi="Times New Roman" w:hint="cs"/>
          <w:b/>
          <w:bCs w:val="0"/>
          <w:rtl/>
        </w:rPr>
        <w:t>ی</w:t>
      </w:r>
      <w:r w:rsidRPr="002970F1">
        <w:rPr>
          <w:rFonts w:ascii="Times New Roman" w:hAnsi="Times New Roman" w:hint="eastAsia"/>
          <w:b/>
          <w:bCs w:val="0"/>
          <w:rtl/>
        </w:rPr>
        <w:t>نه</w:t>
      </w:r>
      <w:r w:rsidRPr="002970F1">
        <w:rPr>
          <w:rFonts w:ascii="Times New Roman" w:hAnsi="Times New Roman"/>
          <w:b/>
          <w:bCs w:val="0"/>
          <w:rtl/>
        </w:rPr>
        <w:t xml:space="preserve"> کل طرح</w:t>
      </w:r>
      <w:r>
        <w:rPr>
          <w:rFonts w:ascii="Times New Roman" w:hAnsi="Times New Roman" w:hint="cs"/>
          <w:b/>
          <w:bCs w:val="0"/>
          <w:rtl/>
        </w:rPr>
        <w:t xml:space="preserve"> (به ریال)</w:t>
      </w:r>
      <w:r w:rsidRPr="002970F1">
        <w:rPr>
          <w:rFonts w:ascii="Times New Roman" w:hAnsi="Times New Roman"/>
          <w:b/>
          <w:bCs w:val="0"/>
          <w:rtl/>
        </w:rPr>
        <w:t xml:space="preserve"> :</w:t>
      </w:r>
    </w:p>
    <w:p w:rsidR="00FD5A48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 w:rsidRPr="00352036">
        <w:rPr>
          <w:rFonts w:ascii="Times New Roman" w:hAnsi="Times New Roman" w:hint="cs"/>
          <w:b/>
          <w:bCs w:val="0"/>
          <w:rtl/>
        </w:rPr>
        <w:t>1.</w:t>
      </w:r>
      <w:r>
        <w:rPr>
          <w:rFonts w:ascii="Times New Roman" w:hAnsi="Times New Roman" w:hint="cs"/>
          <w:b/>
          <w:bCs w:val="0"/>
          <w:rtl/>
        </w:rPr>
        <w:t>4</w:t>
      </w:r>
      <w:r w:rsidRPr="00352036">
        <w:rPr>
          <w:rFonts w:ascii="Times New Roman" w:hAnsi="Times New Roman" w:hint="cs"/>
          <w:b/>
          <w:bCs w:val="0"/>
          <w:rtl/>
        </w:rPr>
        <w:t xml:space="preserve">. </w:t>
      </w:r>
      <w:r w:rsidRPr="002970F1">
        <w:rPr>
          <w:rFonts w:ascii="Times New Roman" w:hAnsi="Times New Roman"/>
          <w:b/>
          <w:bCs w:val="0"/>
          <w:rtl/>
        </w:rPr>
        <w:t>منابع مال</w:t>
      </w:r>
      <w:r w:rsidRPr="002970F1">
        <w:rPr>
          <w:rFonts w:ascii="Times New Roman" w:hAnsi="Times New Roman" w:hint="cs"/>
          <w:b/>
          <w:bCs w:val="0"/>
          <w:rtl/>
        </w:rPr>
        <w:t>ی</w:t>
      </w:r>
      <w:r w:rsidRPr="002970F1">
        <w:rPr>
          <w:rFonts w:ascii="Times New Roman" w:hAnsi="Times New Roman"/>
          <w:b/>
          <w:bCs w:val="0"/>
          <w:rtl/>
        </w:rPr>
        <w:t xml:space="preserve"> غ</w:t>
      </w:r>
      <w:r w:rsidRPr="002970F1">
        <w:rPr>
          <w:rFonts w:ascii="Times New Roman" w:hAnsi="Times New Roman" w:hint="cs"/>
          <w:b/>
          <w:bCs w:val="0"/>
          <w:rtl/>
        </w:rPr>
        <w:t>ی</w:t>
      </w:r>
      <w:r w:rsidRPr="002970F1">
        <w:rPr>
          <w:rFonts w:ascii="Times New Roman" w:hAnsi="Times New Roman" w:hint="eastAsia"/>
          <w:b/>
          <w:bCs w:val="0"/>
          <w:rtl/>
        </w:rPr>
        <w:t>ر</w:t>
      </w:r>
      <w:r w:rsidRPr="002970F1">
        <w:rPr>
          <w:rFonts w:ascii="Times New Roman" w:hAnsi="Times New Roman"/>
          <w:b/>
          <w:bCs w:val="0"/>
          <w:rtl/>
        </w:rPr>
        <w:t xml:space="preserve"> از وزارت بهداشت برا</w:t>
      </w:r>
      <w:r w:rsidRPr="002970F1">
        <w:rPr>
          <w:rFonts w:ascii="Times New Roman" w:hAnsi="Times New Roman" w:hint="cs"/>
          <w:b/>
          <w:bCs w:val="0"/>
          <w:rtl/>
        </w:rPr>
        <w:t>ی</w:t>
      </w:r>
      <w:r w:rsidRPr="002970F1">
        <w:rPr>
          <w:rFonts w:ascii="Times New Roman" w:hAnsi="Times New Roman"/>
          <w:b/>
          <w:bCs w:val="0"/>
          <w:rtl/>
        </w:rPr>
        <w:t xml:space="preserve"> حما</w:t>
      </w:r>
      <w:r w:rsidRPr="002970F1">
        <w:rPr>
          <w:rFonts w:ascii="Times New Roman" w:hAnsi="Times New Roman" w:hint="cs"/>
          <w:b/>
          <w:bCs w:val="0"/>
          <w:rtl/>
        </w:rPr>
        <w:t>ی</w:t>
      </w:r>
      <w:r w:rsidRPr="002970F1">
        <w:rPr>
          <w:rFonts w:ascii="Times New Roman" w:hAnsi="Times New Roman" w:hint="eastAsia"/>
          <w:b/>
          <w:bCs w:val="0"/>
          <w:rtl/>
        </w:rPr>
        <w:t>ت</w:t>
      </w:r>
      <w:r w:rsidRPr="002970F1">
        <w:rPr>
          <w:rFonts w:ascii="Times New Roman" w:hAnsi="Times New Roman"/>
          <w:b/>
          <w:bCs w:val="0"/>
          <w:rtl/>
        </w:rPr>
        <w:t xml:space="preserve"> از طرح :</w:t>
      </w:r>
    </w:p>
    <w:p w:rsidR="00FD5A48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 xml:space="preserve">1.5. </w:t>
      </w:r>
      <w:r w:rsidRPr="002970F1">
        <w:rPr>
          <w:rFonts w:ascii="Times New Roman" w:hAnsi="Times New Roman"/>
          <w:b/>
          <w:bCs w:val="0"/>
          <w:rtl/>
        </w:rPr>
        <w:t>مدت زمان اجرا</w:t>
      </w:r>
      <w:r w:rsidRPr="002970F1">
        <w:rPr>
          <w:rFonts w:ascii="Times New Roman" w:hAnsi="Times New Roman" w:hint="cs"/>
          <w:b/>
          <w:bCs w:val="0"/>
          <w:rtl/>
        </w:rPr>
        <w:t>ی</w:t>
      </w:r>
      <w:r w:rsidRPr="002970F1">
        <w:rPr>
          <w:rFonts w:ascii="Times New Roman" w:hAnsi="Times New Roman"/>
          <w:b/>
          <w:bCs w:val="0"/>
          <w:rtl/>
        </w:rPr>
        <w:t xml:space="preserve"> طرح :</w:t>
      </w:r>
    </w:p>
    <w:p w:rsidR="00FD5A48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>1.6. محل اجرای طرح :</w:t>
      </w:r>
    </w:p>
    <w:p w:rsidR="00FD5A48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>1.2. سطح فناوری :</w:t>
      </w:r>
    </w:p>
    <w:p w:rsidR="00FD5A48" w:rsidRPr="00044AD6" w:rsidRDefault="00FD5A48" w:rsidP="00FD5A48">
      <w:pPr>
        <w:spacing w:after="0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 xml:space="preserve">                                                                </w:t>
      </w:r>
      <w:r>
        <w:rPr>
          <w:rFonts w:hint="cs"/>
          <w:b/>
          <w:bCs w:val="0"/>
          <w:noProof/>
          <w:rtl/>
          <w:lang w:bidi="ar-SA"/>
        </w:rPr>
        <w:drawing>
          <wp:inline distT="0" distB="0" distL="0" distR="0" wp14:anchorId="47CB0A28" wp14:editId="535173C7">
            <wp:extent cx="163195" cy="141605"/>
            <wp:effectExtent l="0" t="0" r="8255" b="0"/>
            <wp:docPr id="431" name="Pictur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cs"/>
          <w:b/>
          <w:bCs w:val="0"/>
          <w:rtl/>
        </w:rPr>
        <w:t xml:space="preserve">  نمونه آزمایشگاهی (اولیه)                                           </w:t>
      </w:r>
      <w:r>
        <w:rPr>
          <w:rFonts w:hint="cs"/>
          <w:b/>
          <w:bCs w:val="0"/>
          <w:noProof/>
          <w:rtl/>
          <w:lang w:bidi="ar-SA"/>
        </w:rPr>
        <w:drawing>
          <wp:inline distT="0" distB="0" distL="0" distR="0" wp14:anchorId="76D36B90" wp14:editId="27D25E16">
            <wp:extent cx="163195" cy="141605"/>
            <wp:effectExtent l="0" t="0" r="8255" b="0"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cs"/>
          <w:b/>
          <w:bCs w:val="0"/>
          <w:rtl/>
        </w:rPr>
        <w:t xml:space="preserve">  نمونه نیمه صنعتی  </w:t>
      </w:r>
    </w:p>
    <w:p w:rsidR="00FD5A48" w:rsidRDefault="00FD5A48" w:rsidP="00FD5A48">
      <w:pPr>
        <w:spacing w:after="0"/>
        <w:rPr>
          <w:rFonts w:ascii="Times New Roman" w:hAnsi="Times New Roman"/>
          <w:rtl/>
        </w:rPr>
      </w:pPr>
      <w:r>
        <w:rPr>
          <w:rFonts w:ascii="Times New Roman" w:hAnsi="Times New Roma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4C7045B0" wp14:editId="0A2E46A9">
                <wp:simplePos x="0" y="0"/>
                <wp:positionH relativeFrom="column">
                  <wp:posOffset>111876</wp:posOffset>
                </wp:positionH>
                <wp:positionV relativeFrom="paragraph">
                  <wp:posOffset>204066</wp:posOffset>
                </wp:positionV>
                <wp:extent cx="5744094" cy="0"/>
                <wp:effectExtent l="0" t="19050" r="9525" b="19050"/>
                <wp:wrapNone/>
                <wp:docPr id="424" name="Straight Connector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4094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4" o:spid="_x0000_s1026" style="position:absolute;flip:x;z-index:251886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pt,16.05pt" to="461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" strokecolor="#f79646" strokeweight="2.25pt"/>
            </w:pict>
          </mc:Fallback>
        </mc:AlternateContent>
      </w:r>
      <w:r w:rsidRPr="003F7E34">
        <w:rPr>
          <w:rFonts w:ascii="Times New Roman" w:hAnsi="Times New Roman"/>
          <w:sz w:val="4"/>
          <w:szCs w:val="4"/>
          <w:rtl/>
        </w:rPr>
        <w:br/>
      </w:r>
      <w:r w:rsidRPr="003F7E34">
        <w:rPr>
          <w:rFonts w:ascii="Times New Roman" w:hAnsi="Times New Roman"/>
          <w:sz w:val="4"/>
          <w:szCs w:val="4"/>
          <w:rtl/>
        </w:rPr>
        <w:br/>
      </w:r>
      <w:r>
        <w:rPr>
          <w:rFonts w:ascii="Times New Roman" w:hAnsi="Times New Roman" w:hint="cs"/>
          <w:rtl/>
        </w:rPr>
        <w:t xml:space="preserve">2. مشخصات مجری : </w:t>
      </w:r>
    </w:p>
    <w:p w:rsidR="00FD5A48" w:rsidRPr="003645C3" w:rsidRDefault="00FD5A48" w:rsidP="00FD5A48">
      <w:pPr>
        <w:rPr>
          <w:rFonts w:ascii="Times New Roman" w:hAnsi="Times New Roman"/>
          <w:rtl/>
        </w:rPr>
      </w:pPr>
      <w:r w:rsidRPr="003645C3">
        <w:rPr>
          <w:rFonts w:ascii="Times New Roman" w:hAnsi="Times New Roman" w:hint="cs"/>
          <w:rtl/>
        </w:rPr>
        <w:t>2.1. مجری حقیقی :</w:t>
      </w:r>
      <w:r>
        <w:rPr>
          <w:rFonts w:ascii="Times New Roman" w:hAnsi="Times New Roman" w:hint="cs"/>
          <w:rtl/>
        </w:rPr>
        <w:t xml:space="preserve"> </w:t>
      </w:r>
    </w:p>
    <w:p w:rsidR="00FD5A48" w:rsidRDefault="00FD5A48" w:rsidP="00FD5A48">
      <w:pPr>
        <w:spacing w:after="0" w:line="360" w:lineRule="auto"/>
        <w:rPr>
          <w:rFonts w:ascii="Times New Roman" w:hAnsi="Times New Roman"/>
          <w:b/>
          <w:bCs w:val="0"/>
          <w:rtl/>
        </w:rPr>
      </w:pPr>
      <w:r w:rsidRPr="003645C3">
        <w:rPr>
          <w:rFonts w:ascii="Times New Roman" w:hAnsi="Times New Roman" w:hint="cs"/>
          <w:b/>
          <w:bCs w:val="0"/>
          <w:rtl/>
        </w:rPr>
        <w:t>نام و نام خانوادگی</w:t>
      </w:r>
      <w:r>
        <w:rPr>
          <w:rFonts w:ascii="Times New Roman" w:hAnsi="Times New Roman" w:hint="cs"/>
          <w:b/>
          <w:bCs w:val="0"/>
          <w:rtl/>
        </w:rPr>
        <w:t xml:space="preserve"> :</w:t>
      </w:r>
      <w:r w:rsidRPr="003645C3">
        <w:rPr>
          <w:rFonts w:ascii="Times New Roman" w:hAnsi="Times New Roman" w:hint="cs"/>
          <w:b/>
          <w:bCs w:val="0"/>
          <w:rtl/>
        </w:rPr>
        <w:t xml:space="preserve">      </w:t>
      </w:r>
      <w:r>
        <w:rPr>
          <w:rFonts w:ascii="Times New Roman" w:hAnsi="Times New Roman" w:hint="cs"/>
          <w:b/>
          <w:bCs w:val="0"/>
          <w:rtl/>
        </w:rPr>
        <w:t xml:space="preserve">                                </w:t>
      </w:r>
      <w:r w:rsidRPr="003645C3">
        <w:rPr>
          <w:rFonts w:ascii="Times New Roman" w:hAnsi="Times New Roman" w:hint="cs"/>
          <w:b/>
          <w:bCs w:val="0"/>
          <w:rtl/>
        </w:rPr>
        <w:t xml:space="preserve">     میزان تحصیلات</w:t>
      </w:r>
      <w:r>
        <w:rPr>
          <w:rFonts w:ascii="Times New Roman" w:hAnsi="Times New Roman" w:hint="cs"/>
          <w:b/>
          <w:bCs w:val="0"/>
          <w:rtl/>
        </w:rPr>
        <w:t xml:space="preserve"> :</w:t>
      </w:r>
      <w:r w:rsidRPr="003645C3">
        <w:rPr>
          <w:rFonts w:ascii="Times New Roman" w:hAnsi="Times New Roman" w:hint="cs"/>
          <w:b/>
          <w:bCs w:val="0"/>
          <w:rtl/>
        </w:rPr>
        <w:t xml:space="preserve">                 </w:t>
      </w:r>
      <w:r>
        <w:rPr>
          <w:rFonts w:ascii="Times New Roman" w:hAnsi="Times New Roman" w:hint="cs"/>
          <w:b/>
          <w:bCs w:val="0"/>
          <w:rtl/>
        </w:rPr>
        <w:t xml:space="preserve">         </w:t>
      </w:r>
      <w:r w:rsidRPr="003645C3">
        <w:rPr>
          <w:rFonts w:ascii="Times New Roman" w:hAnsi="Times New Roman" w:hint="cs"/>
          <w:b/>
          <w:bCs w:val="0"/>
          <w:rtl/>
        </w:rPr>
        <w:t xml:space="preserve">               </w:t>
      </w:r>
      <w:r>
        <w:rPr>
          <w:rFonts w:ascii="Times New Roman" w:hAnsi="Times New Roman" w:hint="cs"/>
          <w:b/>
          <w:bCs w:val="0"/>
          <w:rtl/>
        </w:rPr>
        <w:t xml:space="preserve">      </w:t>
      </w:r>
      <w:r w:rsidRPr="003645C3">
        <w:rPr>
          <w:rFonts w:ascii="Times New Roman" w:hAnsi="Times New Roman" w:hint="cs"/>
          <w:b/>
          <w:bCs w:val="0"/>
          <w:rtl/>
        </w:rPr>
        <w:t>تلفن</w:t>
      </w:r>
      <w:r>
        <w:rPr>
          <w:rFonts w:ascii="Times New Roman" w:hAnsi="Times New Roman" w:hint="cs"/>
          <w:b/>
          <w:bCs w:val="0"/>
          <w:rtl/>
        </w:rPr>
        <w:t xml:space="preserve"> :                                                </w:t>
      </w:r>
      <w:r w:rsidRPr="003645C3">
        <w:rPr>
          <w:rFonts w:ascii="Times New Roman" w:hAnsi="Times New Roman" w:hint="cs"/>
          <w:b/>
          <w:bCs w:val="0"/>
          <w:rtl/>
        </w:rPr>
        <w:t>ایمیل</w:t>
      </w:r>
      <w:r>
        <w:rPr>
          <w:rFonts w:ascii="Times New Roman" w:hAnsi="Times New Roman" w:hint="cs"/>
          <w:b/>
          <w:bCs w:val="0"/>
          <w:rtl/>
        </w:rPr>
        <w:t xml:space="preserve"> :</w:t>
      </w:r>
      <w:r w:rsidRPr="003645C3">
        <w:rPr>
          <w:rFonts w:ascii="Times New Roman" w:hAnsi="Times New Roman" w:hint="cs"/>
          <w:b/>
          <w:bCs w:val="0"/>
          <w:rtl/>
        </w:rPr>
        <w:t xml:space="preserve">                  </w:t>
      </w:r>
      <w:r>
        <w:rPr>
          <w:rFonts w:ascii="Times New Roman" w:hAnsi="Times New Roman" w:hint="cs"/>
          <w:b/>
          <w:bCs w:val="0"/>
          <w:rtl/>
        </w:rPr>
        <w:t xml:space="preserve"> </w:t>
      </w:r>
      <w:r w:rsidRPr="003645C3">
        <w:rPr>
          <w:rFonts w:ascii="Times New Roman" w:hAnsi="Times New Roman" w:hint="cs"/>
          <w:b/>
          <w:bCs w:val="0"/>
          <w:rtl/>
        </w:rPr>
        <w:t xml:space="preserve">       </w:t>
      </w:r>
      <w:r>
        <w:rPr>
          <w:rFonts w:ascii="Times New Roman" w:hAnsi="Times New Roman" w:hint="cs"/>
          <w:b/>
          <w:bCs w:val="0"/>
          <w:rtl/>
        </w:rPr>
        <w:t xml:space="preserve">    </w:t>
      </w:r>
      <w:r w:rsidRPr="003645C3">
        <w:rPr>
          <w:rFonts w:ascii="Times New Roman" w:hAnsi="Times New Roman" w:hint="cs"/>
          <w:b/>
          <w:bCs w:val="0"/>
          <w:rtl/>
        </w:rPr>
        <w:t xml:space="preserve">  </w:t>
      </w:r>
      <w:r>
        <w:rPr>
          <w:rFonts w:ascii="Times New Roman" w:hAnsi="Times New Roman" w:hint="cs"/>
          <w:b/>
          <w:bCs w:val="0"/>
          <w:rtl/>
        </w:rPr>
        <w:t xml:space="preserve">  سمت فعلی : </w:t>
      </w:r>
      <w:r w:rsidRPr="003645C3">
        <w:rPr>
          <w:rFonts w:ascii="Times New Roman" w:hAnsi="Times New Roman" w:hint="cs"/>
          <w:b/>
          <w:bCs w:val="0"/>
          <w:rtl/>
        </w:rPr>
        <w:t xml:space="preserve">              </w:t>
      </w:r>
      <w:r>
        <w:rPr>
          <w:rFonts w:ascii="Times New Roman" w:hAnsi="Times New Roman" w:hint="cs"/>
          <w:b/>
          <w:bCs w:val="0"/>
          <w:rtl/>
        </w:rPr>
        <w:t xml:space="preserve">                    </w:t>
      </w:r>
    </w:p>
    <w:p w:rsidR="00FD5A48" w:rsidRPr="003645C3" w:rsidRDefault="00FD5A48" w:rsidP="00FD5A48">
      <w:pPr>
        <w:rPr>
          <w:rFonts w:ascii="Times New Roman" w:hAnsi="Times New Roman"/>
          <w:rtl/>
        </w:rPr>
      </w:pPr>
      <w:r w:rsidRPr="003645C3">
        <w:rPr>
          <w:rFonts w:ascii="Times New Roman" w:hAnsi="Times New Roman" w:hint="cs"/>
          <w:rtl/>
        </w:rPr>
        <w:t>2.2. مجری حقوقی :</w:t>
      </w:r>
    </w:p>
    <w:p w:rsidR="00FD5A48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3645C3">
        <w:rPr>
          <w:rFonts w:ascii="Times New Roman" w:hAnsi="Times New Roman" w:hint="cs"/>
          <w:b/>
          <w:bCs w:val="0"/>
          <w:rtl/>
        </w:rPr>
        <w:t xml:space="preserve">نوع </w:t>
      </w:r>
      <w:r>
        <w:rPr>
          <w:rFonts w:ascii="Times New Roman" w:hAnsi="Times New Roman" w:hint="cs"/>
          <w:b/>
          <w:bCs w:val="0"/>
          <w:rtl/>
        </w:rPr>
        <w:t>شخصیت حقوقی (سهامی خاص، عام و ...)</w:t>
      </w:r>
      <w:r w:rsidRPr="003645C3"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Pr="003645C3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>نام شرکت :                                                                                      شماره ثبت :                                                             سال تاسیس :</w:t>
      </w:r>
    </w:p>
    <w:p w:rsidR="00FD5A48" w:rsidRPr="003645C3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3645C3">
        <w:rPr>
          <w:rFonts w:ascii="Times New Roman" w:hAnsi="Times New Roman" w:hint="cs"/>
          <w:b/>
          <w:bCs w:val="0"/>
          <w:rtl/>
        </w:rPr>
        <w:t xml:space="preserve">آدرس :                                                                                                     تلفن :                     </w:t>
      </w:r>
    </w:p>
    <w:p w:rsidR="00FD5A48" w:rsidRPr="003645C3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3645C3">
        <w:rPr>
          <w:rFonts w:ascii="Times New Roman" w:hAnsi="Times New Roman" w:hint="cs"/>
          <w:b/>
          <w:bCs w:val="0"/>
          <w:rtl/>
        </w:rPr>
        <w:t xml:space="preserve">فاکس :                        </w:t>
      </w:r>
      <w:r>
        <w:rPr>
          <w:rFonts w:ascii="Times New Roman" w:hAnsi="Times New Roman" w:hint="cs"/>
          <w:b/>
          <w:bCs w:val="0"/>
          <w:rtl/>
        </w:rPr>
        <w:t xml:space="preserve">           </w:t>
      </w:r>
      <w:r w:rsidRPr="003645C3">
        <w:rPr>
          <w:rFonts w:ascii="Times New Roman" w:hAnsi="Times New Roman" w:hint="cs"/>
          <w:b/>
          <w:bCs w:val="0"/>
          <w:rtl/>
        </w:rPr>
        <w:t xml:space="preserve">          ایمیل :                </w:t>
      </w:r>
      <w:r>
        <w:rPr>
          <w:rFonts w:ascii="Times New Roman" w:hAnsi="Times New Roman" w:hint="cs"/>
          <w:b/>
          <w:bCs w:val="0"/>
          <w:rtl/>
        </w:rPr>
        <w:t xml:space="preserve">          </w:t>
      </w:r>
      <w:r w:rsidRPr="003645C3">
        <w:rPr>
          <w:rFonts w:ascii="Times New Roman" w:hAnsi="Times New Roman" w:hint="cs"/>
          <w:b/>
          <w:bCs w:val="0"/>
          <w:rtl/>
        </w:rPr>
        <w:t xml:space="preserve">                  سایت :</w:t>
      </w:r>
    </w:p>
    <w:p w:rsidR="00FD5A48" w:rsidRPr="003645C3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3645C3">
        <w:rPr>
          <w:rFonts w:ascii="Times New Roman" w:hAnsi="Times New Roman" w:hint="cs"/>
          <w:b/>
          <w:bCs w:val="0"/>
          <w:rtl/>
        </w:rPr>
        <w:t>نام مدیر عامل :</w:t>
      </w:r>
    </w:p>
    <w:p w:rsidR="00FD5A48" w:rsidRPr="003645C3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3645C3">
        <w:rPr>
          <w:rFonts w:ascii="Times New Roman" w:hAnsi="Times New Roman" w:hint="cs"/>
          <w:b/>
          <w:bCs w:val="0"/>
          <w:rtl/>
        </w:rPr>
        <w:t>نام اعضای هیات مدیره :</w:t>
      </w: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C596D14" wp14:editId="7DBA6E21">
                <wp:simplePos x="0" y="0"/>
                <wp:positionH relativeFrom="column">
                  <wp:posOffset>112263</wp:posOffset>
                </wp:positionH>
                <wp:positionV relativeFrom="paragraph">
                  <wp:posOffset>159474</wp:posOffset>
                </wp:positionV>
                <wp:extent cx="5812464" cy="0"/>
                <wp:effectExtent l="0" t="19050" r="17145" b="19050"/>
                <wp:wrapNone/>
                <wp:docPr id="425" name="Straight Connector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2464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5" o:spid="_x0000_s1026" style="position:absolute;flip:x;z-index:251887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5pt,12.55pt" to="466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" strokecolor="#f79646" strokeweight="2.25pt"/>
            </w:pict>
          </mc:Fallback>
        </mc:AlternateContent>
      </w:r>
      <w:r w:rsidRPr="003F7E34">
        <w:rPr>
          <w:rFonts w:ascii="Times New Roman" w:hAnsi="Times New Roman"/>
          <w:sz w:val="4"/>
          <w:szCs w:val="4"/>
          <w:rtl/>
        </w:rPr>
        <w:br/>
      </w:r>
      <w:r>
        <w:rPr>
          <w:rFonts w:ascii="Times New Roman" w:hAnsi="Times New Roman" w:hint="cs"/>
          <w:rtl/>
        </w:rPr>
        <w:t xml:space="preserve">3. مشخصات طرح : </w:t>
      </w:r>
    </w:p>
    <w:p w:rsidR="00FD5A48" w:rsidRPr="00050641" w:rsidRDefault="00FD5A48" w:rsidP="00FD5A48">
      <w:pPr>
        <w:spacing w:after="0" w:line="276" w:lineRule="auto"/>
        <w:rPr>
          <w:rFonts w:ascii="Times New Roman" w:hAnsi="Times New Roman" w:cs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>3.1. ضرورت و اهمیت اجرای طرح</w:t>
      </w:r>
      <w:r w:rsidR="006F2785">
        <w:rPr>
          <w:rFonts w:ascii="Times New Roman" w:hAnsi="Times New Roman" w:hint="cs"/>
          <w:b/>
          <w:bCs w:val="0"/>
          <w:rtl/>
        </w:rPr>
        <w:t xml:space="preserve"> (این فناوری چه نیازی از حوزه سلامت را مرتفع می سازد؟ این فناوری در مقایسه با فناوری های مشابه چه ارجحیتی دارد؟ چه گروه ها و یا افرادی در کشور در این حوزه فعالیت و تحقیق می کنند ؟ ارجحیت فعالیت شما نسبت به </w:t>
      </w:r>
      <w:r w:rsidR="00050641">
        <w:rPr>
          <w:rFonts w:ascii="Times New Roman" w:hAnsi="Times New Roman" w:hint="cs"/>
          <w:b/>
          <w:bCs w:val="0"/>
          <w:rtl/>
        </w:rPr>
        <w:t xml:space="preserve">فعالیت های مشابه داخلی چیست </w:t>
      </w:r>
      <w:r w:rsidR="00050641">
        <w:rPr>
          <w:rFonts w:ascii="Times New Roman" w:hAnsi="Times New Roman" w:cs="Times New Roman" w:hint="cs"/>
          <w:b/>
          <w:bCs w:val="0"/>
          <w:rtl/>
        </w:rPr>
        <w:t>؟)</w:t>
      </w:r>
      <w:r w:rsidR="00274C22">
        <w:rPr>
          <w:rFonts w:ascii="Times New Roman" w:hAnsi="Times New Roman" w:cs="Times New Roman" w:hint="cs"/>
          <w:b/>
          <w:bCs w:val="0"/>
          <w:rtl/>
        </w:rPr>
        <w:t xml:space="preserve"> :</w:t>
      </w:r>
    </w:p>
    <w:p w:rsidR="00FD5A48" w:rsidRDefault="00FD5A48" w:rsidP="00050641">
      <w:pPr>
        <w:spacing w:after="0" w:line="276" w:lineRule="auto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 xml:space="preserve">3.2. </w:t>
      </w:r>
      <w:r w:rsidR="00050641">
        <w:rPr>
          <w:rFonts w:ascii="Times New Roman" w:hAnsi="Times New Roman" w:hint="cs"/>
          <w:b/>
          <w:bCs w:val="0"/>
          <w:rtl/>
        </w:rPr>
        <w:t xml:space="preserve"> اهداف </w:t>
      </w:r>
      <w:r>
        <w:rPr>
          <w:rFonts w:ascii="Times New Roman" w:hAnsi="Times New Roman" w:hint="cs"/>
          <w:b/>
          <w:bCs w:val="0"/>
          <w:rtl/>
        </w:rPr>
        <w:t xml:space="preserve">طرح (طراحی و ساخت محصول نهایی، ماژول، اکسسوری، نرم افزار، ...) </w:t>
      </w:r>
      <w:r w:rsidR="00274C22">
        <w:rPr>
          <w:rFonts w:ascii="Times New Roman" w:hAnsi="Times New Roman" w:hint="cs"/>
          <w:b/>
          <w:bCs w:val="0"/>
          <w:rtl/>
        </w:rPr>
        <w:t>:</w:t>
      </w:r>
    </w:p>
    <w:p w:rsidR="00FD5A48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>3.3. تعداد نمونه های آزمایشگاهی / نیمه صنعتی</w:t>
      </w:r>
      <w:r w:rsidR="00274C22"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Default="00FD5A48" w:rsidP="00274C22">
      <w:pPr>
        <w:spacing w:after="0" w:line="276" w:lineRule="auto"/>
        <w:rPr>
          <w:rFonts w:ascii="Times New Roman" w:hAnsi="Times New Roman"/>
          <w:b/>
          <w:bCs w:val="0"/>
          <w:rtl/>
        </w:rPr>
      </w:pPr>
      <w:r>
        <w:rPr>
          <w:rFonts w:ascii="Times New Roman" w:hAnsi="Times New Roman" w:hint="cs"/>
          <w:b/>
          <w:bCs w:val="0"/>
          <w:rtl/>
        </w:rPr>
        <w:t xml:space="preserve">3.4. </w:t>
      </w:r>
      <w:r w:rsidRPr="006921AD">
        <w:rPr>
          <w:rFonts w:ascii="Times New Roman" w:hAnsi="Times New Roman"/>
          <w:b/>
          <w:bCs w:val="0"/>
          <w:rtl/>
        </w:rPr>
        <w:t xml:space="preserve">کاربرد </w:t>
      </w:r>
      <w:r>
        <w:rPr>
          <w:rFonts w:ascii="Times New Roman" w:hAnsi="Times New Roman" w:hint="cs"/>
          <w:b/>
          <w:bCs w:val="0"/>
          <w:rtl/>
        </w:rPr>
        <w:t xml:space="preserve">محصول </w:t>
      </w:r>
      <w:r w:rsidR="00274C22">
        <w:rPr>
          <w:rFonts w:ascii="Times New Roman" w:hAnsi="Times New Roman" w:hint="cs"/>
          <w:b/>
          <w:bCs w:val="0"/>
          <w:rtl/>
        </w:rPr>
        <w:t>:</w:t>
      </w:r>
    </w:p>
    <w:p w:rsidR="00FD5A48" w:rsidRDefault="00FD5A48" w:rsidP="00FD5A48">
      <w:pPr>
        <w:tabs>
          <w:tab w:val="left" w:pos="2163"/>
        </w:tabs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741FEE55" wp14:editId="080726F2">
                <wp:simplePos x="0" y="0"/>
                <wp:positionH relativeFrom="column">
                  <wp:posOffset>111876</wp:posOffset>
                </wp:positionH>
                <wp:positionV relativeFrom="paragraph">
                  <wp:posOffset>122093</wp:posOffset>
                </wp:positionV>
                <wp:extent cx="5370021" cy="0"/>
                <wp:effectExtent l="0" t="19050" r="2540" b="19050"/>
                <wp:wrapNone/>
                <wp:docPr id="426" name="Straight Connector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70021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6" o:spid="_x0000_s1026" style="position:absolute;flip:x;z-index:251888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pt,9.6pt" to="431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" strokecolor="#f79646" strokeweight="2.25pt"/>
            </w:pict>
          </mc:Fallback>
        </mc:AlternateContent>
      </w:r>
      <w:r>
        <w:rPr>
          <w:rFonts w:ascii="Times New Roman" w:hAnsi="Times New Roman" w:hint="cs"/>
          <w:sz w:val="24"/>
          <w:szCs w:val="24"/>
          <w:rtl/>
        </w:rPr>
        <w:t>4</w:t>
      </w:r>
      <w:r w:rsidRPr="00526A93">
        <w:rPr>
          <w:rFonts w:ascii="Times New Roman" w:hAnsi="Times New Roman" w:hint="cs"/>
          <w:sz w:val="24"/>
          <w:szCs w:val="24"/>
          <w:rtl/>
        </w:rPr>
        <w:t xml:space="preserve">. </w:t>
      </w:r>
      <w:r>
        <w:rPr>
          <w:rFonts w:ascii="Times New Roman" w:hAnsi="Times New Roman" w:hint="cs"/>
          <w:sz w:val="24"/>
          <w:szCs w:val="24"/>
          <w:rtl/>
        </w:rPr>
        <w:t xml:space="preserve">امکان سنجی اقتصادی : </w:t>
      </w:r>
    </w:p>
    <w:p w:rsidR="00FD5A48" w:rsidRDefault="00FD5A48" w:rsidP="00FD5A48">
      <w:pPr>
        <w:tabs>
          <w:tab w:val="left" w:pos="2163"/>
        </w:tabs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1. میزان مصرف یا نیاز سالانه محصول ( تعداد </w:t>
      </w:r>
      <w:r>
        <w:rPr>
          <w:rFonts w:ascii="Times New Roman" w:hAnsi="Times New Roman" w:cs="Times New Roman" w:hint="cs"/>
          <w:b/>
          <w:bCs w:val="0"/>
          <w:sz w:val="24"/>
          <w:szCs w:val="24"/>
          <w:rtl/>
        </w:rPr>
        <w:t>–</w:t>
      </w: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با ذکر منبع اطلاعاتی )</w:t>
      </w:r>
    </w:p>
    <w:p w:rsidR="00FD5A48" w:rsidRDefault="00FD5A48" w:rsidP="00FD5A48">
      <w:pPr>
        <w:tabs>
          <w:tab w:val="left" w:pos="2163"/>
        </w:tabs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b/>
          <w:bCs w:val="0"/>
          <w:sz w:val="24"/>
          <w:szCs w:val="24"/>
          <w:rtl/>
        </w:rPr>
        <w:t>2. متوسط قیمت فروش (واحد محصول) در کشور</w:t>
      </w:r>
    </w:p>
    <w:p w:rsidR="00FD5A48" w:rsidRDefault="00FD5A48" w:rsidP="00FD5A48">
      <w:pPr>
        <w:tabs>
          <w:tab w:val="left" w:pos="2163"/>
        </w:tabs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b/>
          <w:bCs w:val="0"/>
          <w:sz w:val="24"/>
          <w:szCs w:val="24"/>
          <w:rtl/>
        </w:rPr>
        <w:t>3.  وضعیت رقبای داخلی و خارجی (جدول مقایسه ای قیمت تمام شده، مشخصات فنی، قابلیت ها، میزان تجهیزات جانبی، کشور تولید کننده، قدرت نفوذ برند تولید کننده در بازار در مقایسه با نمونه خارجی و داخلی</w:t>
      </w:r>
    </w:p>
    <w:p w:rsidR="00FD5A48" w:rsidRDefault="00FD5A48" w:rsidP="00FD5A48">
      <w:pPr>
        <w:tabs>
          <w:tab w:val="left" w:pos="2163"/>
        </w:tabs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b/>
          <w:bCs w:val="0"/>
          <w:sz w:val="24"/>
          <w:szCs w:val="24"/>
          <w:rtl/>
        </w:rPr>
        <w:t>4.  وضعیت بازار جهانی محصول (میزان مصرف جهانی ) :</w:t>
      </w:r>
    </w:p>
    <w:p w:rsidR="00FD5A48" w:rsidRDefault="00FD5A48" w:rsidP="00FD5A48">
      <w:pPr>
        <w:tabs>
          <w:tab w:val="left" w:pos="2163"/>
        </w:tabs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5.  پیش بینی قیمت تمام شده محصول ( ارزی </w:t>
      </w:r>
      <w:r>
        <w:rPr>
          <w:rFonts w:ascii="Times New Roman" w:hAnsi="Times New Roman" w:cs="Times New Roman" w:hint="cs"/>
          <w:b/>
          <w:bCs w:val="0"/>
          <w:sz w:val="24"/>
          <w:szCs w:val="24"/>
          <w:rtl/>
        </w:rPr>
        <w:t>–</w:t>
      </w: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ریالی) :</w:t>
      </w:r>
    </w:p>
    <w:p w:rsidR="00FD5A48" w:rsidRDefault="00FD5A48" w:rsidP="00FD5A48">
      <w:pPr>
        <w:tabs>
          <w:tab w:val="left" w:pos="2163"/>
        </w:tabs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b/>
          <w:bCs w:val="0"/>
          <w:sz w:val="24"/>
          <w:szCs w:val="24"/>
          <w:rtl/>
        </w:rPr>
        <w:t>6.  وضعیت بازار صادراتی محصول :</w:t>
      </w:r>
    </w:p>
    <w:p w:rsidR="00FD5A48" w:rsidRDefault="00FD5A48" w:rsidP="00FD5A48">
      <w:pPr>
        <w:tabs>
          <w:tab w:val="left" w:pos="2163"/>
        </w:tabs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7. پیش بینی روند بازار محصول در 10 سال آینده : </w:t>
      </w: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noProof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56DD354" wp14:editId="315106F2">
                <wp:simplePos x="0" y="0"/>
                <wp:positionH relativeFrom="column">
                  <wp:posOffset>115856</wp:posOffset>
                </wp:positionH>
                <wp:positionV relativeFrom="paragraph">
                  <wp:posOffset>158571</wp:posOffset>
                </wp:positionV>
                <wp:extent cx="5731099" cy="0"/>
                <wp:effectExtent l="0" t="19050" r="3175" b="19050"/>
                <wp:wrapNone/>
                <wp:docPr id="427" name="Straight Connector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3109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7" o:spid="_x0000_s1026" style="position:absolute;flip:x;z-index:25188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.1pt,12.5pt" to="460.3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" strokecolor="#f79646" strokeweight="2.25pt"/>
            </w:pict>
          </mc:Fallback>
        </mc:AlternateContent>
      </w:r>
      <w:r w:rsidRPr="003F7E34">
        <w:rPr>
          <w:rFonts w:ascii="Times New Roman" w:hAnsi="Times New Roman"/>
          <w:sz w:val="4"/>
          <w:szCs w:val="4"/>
          <w:rtl/>
        </w:rPr>
        <w:br/>
      </w:r>
      <w:r>
        <w:rPr>
          <w:rFonts w:ascii="Times New Roman" w:hAnsi="Times New Roman" w:hint="cs"/>
          <w:rtl/>
        </w:rPr>
        <w:t xml:space="preserve">5. امکان سنجی فنی : </w:t>
      </w:r>
    </w:p>
    <w:p w:rsidR="00FD5A48" w:rsidRPr="00AB56B2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5.1. مشخصات فنی محصول</w:t>
      </w: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(ویژگی ها ، قابلیت ها، پارامترهای فنی به همراه صحت و دقت آنها، ...)</w:t>
      </w: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:</w:t>
      </w:r>
    </w:p>
    <w:p w:rsidR="00FD5A48" w:rsidRPr="00AB56B2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5.2. ضوابط و استانداردهای عمومی مرتبط با محصول :</w:t>
      </w:r>
    </w:p>
    <w:p w:rsidR="00FD5A48" w:rsidRPr="00AB56B2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5.3. ضوابط و استانداردهای تخصصی مرتبط با محصول :</w:t>
      </w:r>
    </w:p>
    <w:p w:rsidR="00FD5A48" w:rsidRPr="00AB56B2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5.4. فناوری (های) مورد نیاز در طراحی و تولید محصول :</w:t>
      </w:r>
    </w:p>
    <w:p w:rsidR="00FD5A48" w:rsidRPr="00AB56B2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5.5. تجهیزات فنی مورد نیاز</w:t>
      </w: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(طراحی، ساخت و آزمون)</w:t>
      </w: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:</w:t>
      </w:r>
    </w:p>
    <w:p w:rsidR="00FD5A48" w:rsidRPr="00AB56B2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5.6. زیر ساخت مورد نیاز</w:t>
      </w:r>
      <w:r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(طراحی، ساخت و آزمون)</w:t>
      </w: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 :</w:t>
      </w:r>
    </w:p>
    <w:p w:rsidR="00FD5A48" w:rsidRPr="00AB56B2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5.7. نیروی انسانی متخصص مورد نیاز :</w:t>
      </w:r>
    </w:p>
    <w:p w:rsidR="00FD5A48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B56B2">
        <w:rPr>
          <w:rFonts w:ascii="Times New Roman" w:hAnsi="Times New Roman" w:hint="cs"/>
          <w:b/>
          <w:bCs w:val="0"/>
          <w:sz w:val="24"/>
          <w:szCs w:val="24"/>
          <w:rtl/>
        </w:rPr>
        <w:t>5.8. آموزش های تخصصی مورد نیاز :</w:t>
      </w: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C844C0E" wp14:editId="4A667C44">
                <wp:simplePos x="0" y="0"/>
                <wp:positionH relativeFrom="column">
                  <wp:posOffset>112263</wp:posOffset>
                </wp:positionH>
                <wp:positionV relativeFrom="paragraph">
                  <wp:posOffset>160286</wp:posOffset>
                </wp:positionV>
                <wp:extent cx="5854994" cy="0"/>
                <wp:effectExtent l="0" t="19050" r="12700" b="19050"/>
                <wp:wrapNone/>
                <wp:docPr id="428" name="Straight Connector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54994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8" o:spid="_x0000_s1026" style="position:absolute;flip:x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5pt,12.6pt" to="469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" strokecolor="#f79646" strokeweight="2.25pt"/>
            </w:pict>
          </mc:Fallback>
        </mc:AlternateContent>
      </w:r>
      <w:r w:rsidRPr="003F7E34">
        <w:rPr>
          <w:rFonts w:ascii="Times New Roman" w:hAnsi="Times New Roman"/>
          <w:sz w:val="4"/>
          <w:szCs w:val="4"/>
          <w:rtl/>
        </w:rPr>
        <w:br/>
      </w:r>
      <w:r>
        <w:rPr>
          <w:rFonts w:ascii="Times New Roman" w:hAnsi="Times New Roman" w:hint="cs"/>
          <w:rtl/>
        </w:rPr>
        <w:t xml:space="preserve">6. برنامه اجرایی : </w:t>
      </w:r>
    </w:p>
    <w:p w:rsidR="00FD5A48" w:rsidRDefault="00FD5A48" w:rsidP="001E2F4D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rtl/>
        </w:rPr>
        <w:t xml:space="preserve">فعالیت های زیر </w:t>
      </w:r>
      <w:r w:rsidR="001E2F4D">
        <w:rPr>
          <w:rFonts w:ascii="Times New Roman" w:hAnsi="Times New Roman" w:hint="cs"/>
          <w:rtl/>
        </w:rPr>
        <w:t>لزوماً</w:t>
      </w:r>
      <w:r>
        <w:rPr>
          <w:rFonts w:ascii="Times New Roman" w:hAnsi="Times New Roman" w:hint="cs"/>
          <w:rtl/>
        </w:rPr>
        <w:t xml:space="preserve"> باید در برنامه ریزی وجود داشت</w:t>
      </w:r>
      <w:r w:rsidR="001E2F4D">
        <w:rPr>
          <w:rFonts w:ascii="Times New Roman" w:hAnsi="Times New Roman" w:hint="cs"/>
          <w:rtl/>
        </w:rPr>
        <w:t>ه باشد و به شکل جدول ارایه گردد :</w:t>
      </w:r>
    </w:p>
    <w:p w:rsidR="00FD5A48" w:rsidRPr="00A054CC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>6.1. مدیریت ریسک</w:t>
      </w:r>
    </w:p>
    <w:p w:rsidR="00FD5A48" w:rsidRPr="00A054CC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6.2. تدوین ورودی طراحی (مشخصات ایمنی </w:t>
      </w:r>
      <w:r w:rsidRPr="00A054CC">
        <w:rPr>
          <w:rFonts w:ascii="Times New Roman" w:hAnsi="Times New Roman" w:cs="Times New Roman" w:hint="cs"/>
          <w:b/>
          <w:bCs w:val="0"/>
          <w:sz w:val="24"/>
          <w:szCs w:val="24"/>
          <w:rtl/>
        </w:rPr>
        <w:t>–</w:t>
      </w: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عملکردی </w:t>
      </w:r>
      <w:r w:rsidRPr="00A054CC">
        <w:rPr>
          <w:rFonts w:ascii="Times New Roman" w:hAnsi="Times New Roman" w:cs="Times New Roman" w:hint="cs"/>
          <w:b/>
          <w:bCs w:val="0"/>
          <w:sz w:val="24"/>
          <w:szCs w:val="24"/>
          <w:rtl/>
        </w:rPr>
        <w:t>–</w:t>
      </w: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اثر بخشی نیاز مشتری </w:t>
      </w:r>
      <w:r w:rsidRPr="00A054CC">
        <w:rPr>
          <w:rFonts w:ascii="Times New Roman" w:hAnsi="Times New Roman" w:cs="Times New Roman" w:hint="cs"/>
          <w:b/>
          <w:bCs w:val="0"/>
          <w:sz w:val="24"/>
          <w:szCs w:val="24"/>
          <w:rtl/>
        </w:rPr>
        <w:t>–</w:t>
      </w: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 xml:space="preserve"> مقررات ملی و بین المللی)</w:t>
      </w:r>
    </w:p>
    <w:p w:rsidR="00FD5A48" w:rsidRPr="00A054CC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>6.3. مراحل طراحی</w:t>
      </w:r>
    </w:p>
    <w:p w:rsidR="00FD5A48" w:rsidRPr="00A054CC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>6.4. تصدیق طرح (شامل تطابق با استانداردها نیز می شود)</w:t>
      </w:r>
    </w:p>
    <w:p w:rsidR="00FD5A48" w:rsidRPr="00A054CC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>6.5. صحه گذاری (آزمایشی ؟ بالینی)</w:t>
      </w:r>
    </w:p>
    <w:p w:rsidR="00FD5A48" w:rsidRPr="00A054CC" w:rsidRDefault="00FD5A48" w:rsidP="00FD5A48">
      <w:pPr>
        <w:spacing w:after="0"/>
        <w:rPr>
          <w:rFonts w:ascii="Times New Roman" w:hAnsi="Times New Roman"/>
          <w:b/>
          <w:bCs w:val="0"/>
          <w:sz w:val="24"/>
          <w:szCs w:val="24"/>
          <w:rtl/>
        </w:rPr>
      </w:pPr>
      <w:r w:rsidRPr="00A054CC">
        <w:rPr>
          <w:rFonts w:ascii="Times New Roman" w:hAnsi="Times New Roman" w:hint="cs"/>
          <w:b/>
          <w:bCs w:val="0"/>
          <w:sz w:val="24"/>
          <w:szCs w:val="24"/>
          <w:rtl/>
        </w:rPr>
        <w:t>6.6. اخذ مجوزهای ملی و بین المللی</w:t>
      </w:r>
    </w:p>
    <w:p w:rsidR="00FD5A48" w:rsidRPr="004F7A21" w:rsidRDefault="00FD5A48" w:rsidP="00FD5A48">
      <w:pPr>
        <w:spacing w:after="0"/>
        <w:rPr>
          <w:rFonts w:ascii="Times New Roman" w:hAnsi="Times New Roman"/>
          <w:sz w:val="24"/>
          <w:szCs w:val="24"/>
          <w:rtl/>
        </w:rPr>
      </w:pPr>
      <w:r w:rsidRPr="004F7A21">
        <w:rPr>
          <w:rFonts w:ascii="Times New Roman" w:hAnsi="Times New Roman" w:hint="cs"/>
          <w:sz w:val="24"/>
          <w:szCs w:val="24"/>
          <w:rtl/>
        </w:rPr>
        <w:t>جدول برنامه اجرایی</w:t>
      </w:r>
    </w:p>
    <w:tbl>
      <w:tblPr>
        <w:tblStyle w:val="LightGrid"/>
        <w:bidiVisual/>
        <w:tblW w:w="0" w:type="auto"/>
        <w:tblLook w:val="04A0" w:firstRow="1" w:lastRow="0" w:firstColumn="1" w:lastColumn="0" w:noHBand="0" w:noVBand="1"/>
      </w:tblPr>
      <w:tblGrid>
        <w:gridCol w:w="686"/>
        <w:gridCol w:w="2096"/>
        <w:gridCol w:w="1577"/>
        <w:gridCol w:w="1205"/>
        <w:gridCol w:w="1391"/>
        <w:gridCol w:w="1391"/>
        <w:gridCol w:w="1392"/>
        <w:gridCol w:w="1392"/>
      </w:tblGrid>
      <w:tr w:rsidR="00FD5A48" w:rsidTr="008539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:rsidR="00FD5A48" w:rsidRDefault="00FD5A48" w:rsidP="008539DE">
            <w:pPr>
              <w:jc w:val="center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ردیف</w:t>
            </w:r>
          </w:p>
        </w:tc>
        <w:tc>
          <w:tcPr>
            <w:tcW w:w="2096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فعالیت</w:t>
            </w:r>
          </w:p>
        </w:tc>
        <w:tc>
          <w:tcPr>
            <w:tcW w:w="1577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پیش نیاز فعالیت</w:t>
            </w:r>
          </w:p>
        </w:tc>
        <w:tc>
          <w:tcPr>
            <w:tcW w:w="1205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مدت زمان</w:t>
            </w:r>
          </w:p>
        </w:tc>
        <w:tc>
          <w:tcPr>
            <w:tcW w:w="1391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اجرای فعالیت</w:t>
            </w:r>
          </w:p>
        </w:tc>
        <w:tc>
          <w:tcPr>
            <w:tcW w:w="1391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تعداد نفرات</w:t>
            </w:r>
          </w:p>
        </w:tc>
        <w:tc>
          <w:tcPr>
            <w:tcW w:w="1392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تخصص نفرات</w:t>
            </w:r>
          </w:p>
        </w:tc>
        <w:tc>
          <w:tcPr>
            <w:tcW w:w="1392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اعتبار مورد نیاز</w:t>
            </w:r>
          </w:p>
        </w:tc>
      </w:tr>
      <w:tr w:rsidR="00FD5A48" w:rsidTr="008539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:rsidR="00FD5A48" w:rsidRDefault="00FD5A48" w:rsidP="008539DE">
            <w:pPr>
              <w:rPr>
                <w:rFonts w:ascii="Times New Roman" w:hAnsi="Times New Roman"/>
                <w:rtl/>
              </w:rPr>
            </w:pPr>
          </w:p>
        </w:tc>
        <w:tc>
          <w:tcPr>
            <w:tcW w:w="2096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577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205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391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391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392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392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</w:tr>
    </w:tbl>
    <w:p w:rsidR="00FD5A48" w:rsidRPr="000E0404" w:rsidRDefault="00FD5A48" w:rsidP="00FD5A48">
      <w:pPr>
        <w:rPr>
          <w:rFonts w:ascii="Times New Roman" w:hAnsi="Times New Roman"/>
          <w:sz w:val="2"/>
          <w:szCs w:val="2"/>
          <w:rtl/>
        </w:rPr>
      </w:pPr>
    </w:p>
    <w:p w:rsidR="00FD5A48" w:rsidRPr="000E0404" w:rsidRDefault="00FD5A48" w:rsidP="00FD5A48">
      <w:pPr>
        <w:rPr>
          <w:rFonts w:ascii="Times New Roman" w:hAnsi="Times New Roman"/>
          <w:sz w:val="2"/>
          <w:szCs w:val="2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8BA2BF8" wp14:editId="7935BF2D">
                <wp:simplePos x="0" y="0"/>
                <wp:positionH relativeFrom="column">
                  <wp:posOffset>112262</wp:posOffset>
                </wp:positionH>
                <wp:positionV relativeFrom="paragraph">
                  <wp:posOffset>165277</wp:posOffset>
                </wp:positionV>
                <wp:extent cx="5564372" cy="0"/>
                <wp:effectExtent l="0" t="19050" r="17780" b="19050"/>
                <wp:wrapNone/>
                <wp:docPr id="429" name="Straight Connector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64372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9" o:spid="_x0000_s1026" style="position:absolute;flip:x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5pt,13pt" to="447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" strokecolor="#f79646" strokeweight="2.25pt"/>
            </w:pict>
          </mc:Fallback>
        </mc:AlternateContent>
      </w:r>
      <w:r w:rsidRPr="003F7E34">
        <w:rPr>
          <w:rFonts w:ascii="Times New Roman" w:hAnsi="Times New Roman"/>
          <w:sz w:val="4"/>
          <w:szCs w:val="4"/>
          <w:rtl/>
        </w:rPr>
        <w:br/>
      </w:r>
      <w:r>
        <w:rPr>
          <w:rFonts w:ascii="Times New Roman" w:hAnsi="Times New Roman" w:hint="cs"/>
          <w:rtl/>
        </w:rPr>
        <w:t xml:space="preserve">7. برآورد بودجه طرح : 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7.1. هزینه پرسنلی تخصصی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7.2. هزینه تامین منابع زیر ساخت</w:t>
      </w:r>
      <w:r>
        <w:rPr>
          <w:rFonts w:ascii="Times New Roman" w:hAnsi="Times New Roman" w:hint="cs"/>
          <w:b/>
          <w:bCs w:val="0"/>
          <w:rtl/>
        </w:rPr>
        <w:t xml:space="preserve"> (خرید یا اجاره مکان و ...):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7.3. هزینه تجهیزات مورد نیاز طراحی و ساخت</w:t>
      </w:r>
      <w:r>
        <w:rPr>
          <w:rFonts w:ascii="Times New Roman" w:hAnsi="Times New Roman" w:hint="cs"/>
          <w:b/>
          <w:bCs w:val="0"/>
          <w:rtl/>
        </w:rPr>
        <w:t xml:space="preserve"> (به تفکیک)</w:t>
      </w:r>
      <w:r w:rsidRPr="00A054CC"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7.4. هزینه خرید مستندات فنی و استانداردها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7.5. هزینه های برون سپاری</w:t>
      </w:r>
      <w:r>
        <w:rPr>
          <w:rFonts w:ascii="Times New Roman" w:hAnsi="Times New Roman" w:hint="cs"/>
          <w:b/>
          <w:bCs w:val="0"/>
          <w:rtl/>
        </w:rPr>
        <w:t xml:space="preserve"> (از قبیل قالبسازی، مدارچاپی، فلزکاری و...)</w:t>
      </w:r>
      <w:r w:rsidRPr="00A054CC"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7.6. هزینه های اموزش و مشاوره</w:t>
      </w:r>
      <w:r>
        <w:rPr>
          <w:rFonts w:ascii="Times New Roman" w:hAnsi="Times New Roman" w:hint="cs"/>
          <w:b/>
          <w:bCs w:val="0"/>
          <w:rtl/>
        </w:rPr>
        <w:t xml:space="preserve"> (شامل آموزشهای تخصصی، مدیریت کیفیت، اخذ مجوزهای ملی و بین المللی و ...)</w:t>
      </w:r>
      <w:r w:rsidRPr="00A054CC"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7.7. هزینه آزمون ها</w:t>
      </w:r>
      <w:r>
        <w:rPr>
          <w:rFonts w:ascii="Times New Roman" w:hAnsi="Times New Roman" w:hint="cs"/>
          <w:b/>
          <w:bCs w:val="0"/>
          <w:rtl/>
        </w:rPr>
        <w:t xml:space="preserve"> (از قبیل تطابق با استاندارد و صحه گذاری)</w:t>
      </w:r>
      <w:r w:rsidRPr="00A054CC"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7.8. هزینه های ممیزی و اخذ گواهینامه های ملی و بین المللی</w:t>
      </w:r>
      <w:r>
        <w:rPr>
          <w:rFonts w:ascii="Times New Roman" w:hAnsi="Times New Roman" w:hint="cs"/>
          <w:b/>
          <w:bCs w:val="0"/>
          <w:rtl/>
        </w:rPr>
        <w:t xml:space="preserve"> </w:t>
      </w:r>
      <w:r w:rsidRPr="00A054CC">
        <w:rPr>
          <w:rFonts w:ascii="Times New Roman" w:hAnsi="Times New Roman" w:hint="cs"/>
          <w:b/>
          <w:bCs w:val="0"/>
          <w:rtl/>
        </w:rPr>
        <w:t>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7.9. هزینه های خرید مواد اولیه</w:t>
      </w:r>
      <w:r>
        <w:rPr>
          <w:rFonts w:ascii="Times New Roman" w:hAnsi="Times New Roman" w:hint="cs"/>
          <w:b/>
          <w:bCs w:val="0"/>
          <w:rtl/>
        </w:rPr>
        <w:t xml:space="preserve"> (ساخت نمونه های نیمه صنعتی)</w:t>
      </w:r>
      <w:r w:rsidRPr="00A054CC"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7.10. هزینه های سربار اداری و مالی</w:t>
      </w:r>
      <w:r>
        <w:rPr>
          <w:rFonts w:ascii="Times New Roman" w:hAnsi="Times New Roman" w:hint="cs"/>
          <w:b/>
          <w:bCs w:val="0"/>
          <w:rtl/>
        </w:rPr>
        <w:t xml:space="preserve"> </w:t>
      </w:r>
      <w:r w:rsidRPr="00A054CC">
        <w:rPr>
          <w:rFonts w:ascii="Times New Roman" w:hAnsi="Times New Roman" w:hint="cs"/>
          <w:b/>
          <w:bCs w:val="0"/>
          <w:rtl/>
        </w:rPr>
        <w:t>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7.11. سایر هزینه ها 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7.12. جمع کل هزینه ها</w:t>
      </w:r>
      <w:r>
        <w:rPr>
          <w:rFonts w:ascii="Times New Roman" w:hAnsi="Times New Roman" w:hint="cs"/>
          <w:b/>
          <w:bCs w:val="0"/>
          <w:rtl/>
        </w:rPr>
        <w:t xml:space="preserve"> </w:t>
      </w:r>
      <w:r w:rsidRPr="00A054CC">
        <w:rPr>
          <w:rFonts w:ascii="Times New Roman" w:hAnsi="Times New Roman" w:hint="cs"/>
          <w:b/>
          <w:bCs w:val="0"/>
          <w:rtl/>
        </w:rPr>
        <w:t>:</w:t>
      </w:r>
    </w:p>
    <w:p w:rsidR="00FD5A48" w:rsidRPr="00A054CC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  <w:r w:rsidRPr="00A054CC">
        <w:rPr>
          <w:rFonts w:ascii="Times New Roman" w:hAnsi="Times New Roman" w:hint="cs"/>
          <w:b/>
          <w:bCs w:val="0"/>
          <w:rtl/>
        </w:rPr>
        <w:t>7.13. میزان درخواست اعتبار</w:t>
      </w:r>
      <w:r>
        <w:rPr>
          <w:rFonts w:ascii="Times New Roman" w:hAnsi="Times New Roman" w:hint="cs"/>
          <w:b/>
          <w:bCs w:val="0"/>
          <w:rtl/>
        </w:rPr>
        <w:t xml:space="preserve"> :</w:t>
      </w: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noProof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DF42BBE" wp14:editId="3B3EDE62">
                <wp:simplePos x="0" y="0"/>
                <wp:positionH relativeFrom="column">
                  <wp:posOffset>112263</wp:posOffset>
                </wp:positionH>
                <wp:positionV relativeFrom="paragraph">
                  <wp:posOffset>165056</wp:posOffset>
                </wp:positionV>
                <wp:extent cx="4245934" cy="0"/>
                <wp:effectExtent l="0" t="19050" r="2540" b="19050"/>
                <wp:wrapNone/>
                <wp:docPr id="430" name="Straight Connector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45934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0" o:spid="_x0000_s1026" style="position:absolute;flip:x;z-index:251892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85pt,13pt" to="343.2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" strokecolor="#f79646" strokeweight="2.25pt"/>
            </w:pict>
          </mc:Fallback>
        </mc:AlternateContent>
      </w:r>
      <w:r w:rsidRPr="003F7E34">
        <w:rPr>
          <w:rFonts w:ascii="Times New Roman" w:hAnsi="Times New Roman"/>
          <w:sz w:val="4"/>
          <w:szCs w:val="4"/>
          <w:rtl/>
        </w:rPr>
        <w:br/>
      </w:r>
      <w:r>
        <w:rPr>
          <w:rFonts w:ascii="Times New Roman" w:hAnsi="Times New Roman" w:hint="cs"/>
          <w:rtl/>
        </w:rPr>
        <w:t xml:space="preserve">8. ذکر مشخصات دقیق همکاران طرح طبق جدول </w:t>
      </w:r>
    </w:p>
    <w:tbl>
      <w:tblPr>
        <w:tblStyle w:val="LightGrid"/>
        <w:bidiVisual/>
        <w:tblW w:w="0" w:type="auto"/>
        <w:tblLook w:val="04A0" w:firstRow="1" w:lastRow="0" w:firstColumn="1" w:lastColumn="0" w:noHBand="0" w:noVBand="1"/>
      </w:tblPr>
      <w:tblGrid>
        <w:gridCol w:w="686"/>
        <w:gridCol w:w="1972"/>
        <w:gridCol w:w="1560"/>
        <w:gridCol w:w="1134"/>
        <w:gridCol w:w="1417"/>
        <w:gridCol w:w="1577"/>
        <w:gridCol w:w="1392"/>
        <w:gridCol w:w="1392"/>
      </w:tblGrid>
      <w:tr w:rsidR="00FD5A48" w:rsidTr="008539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:rsidR="00FD5A48" w:rsidRDefault="00FD5A48" w:rsidP="008539DE">
            <w:pPr>
              <w:jc w:val="center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ردیف</w:t>
            </w:r>
          </w:p>
        </w:tc>
        <w:tc>
          <w:tcPr>
            <w:tcW w:w="1972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نام و نام خانوادگی</w:t>
            </w:r>
          </w:p>
        </w:tc>
        <w:tc>
          <w:tcPr>
            <w:tcW w:w="1560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مدرک تحصیلی</w:t>
            </w:r>
          </w:p>
        </w:tc>
        <w:tc>
          <w:tcPr>
            <w:tcW w:w="1134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سمت فعلی</w:t>
            </w:r>
          </w:p>
        </w:tc>
        <w:tc>
          <w:tcPr>
            <w:tcW w:w="1417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نوع همکاری با طرح</w:t>
            </w:r>
          </w:p>
        </w:tc>
        <w:tc>
          <w:tcPr>
            <w:tcW w:w="1577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سوابق عملی و اجرایی</w:t>
            </w:r>
          </w:p>
        </w:tc>
        <w:tc>
          <w:tcPr>
            <w:tcW w:w="1392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سابقه همکاری با صنعت</w:t>
            </w:r>
          </w:p>
        </w:tc>
        <w:tc>
          <w:tcPr>
            <w:tcW w:w="1392" w:type="dxa"/>
          </w:tcPr>
          <w:p w:rsidR="00FD5A48" w:rsidRDefault="00FD5A48" w:rsidP="008539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 w:hint="cs"/>
                <w:rtl/>
              </w:rPr>
              <w:t>تلفن تماس و ایمیل</w:t>
            </w:r>
          </w:p>
        </w:tc>
      </w:tr>
      <w:tr w:rsidR="00FD5A48" w:rsidTr="008539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6" w:type="dxa"/>
          </w:tcPr>
          <w:p w:rsidR="00FD5A48" w:rsidRDefault="00FD5A48" w:rsidP="008539DE">
            <w:pPr>
              <w:rPr>
                <w:rFonts w:ascii="Times New Roman" w:hAnsi="Times New Roman"/>
                <w:rtl/>
              </w:rPr>
            </w:pPr>
          </w:p>
        </w:tc>
        <w:tc>
          <w:tcPr>
            <w:tcW w:w="1972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560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134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417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577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392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  <w:tc>
          <w:tcPr>
            <w:tcW w:w="1392" w:type="dxa"/>
          </w:tcPr>
          <w:p w:rsidR="00FD5A48" w:rsidRDefault="00FD5A48" w:rsidP="008539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rtl/>
              </w:rPr>
            </w:pPr>
          </w:p>
        </w:tc>
      </w:tr>
    </w:tbl>
    <w:p w:rsidR="00FD5A48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rtl/>
        </w:rPr>
        <w:t xml:space="preserve">                 </w:t>
      </w:r>
    </w:p>
    <w:p w:rsidR="00FD5A48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</w:p>
    <w:p w:rsidR="00FD5A48" w:rsidRDefault="00FD5A48" w:rsidP="00FD5A48">
      <w:pPr>
        <w:rPr>
          <w:rFonts w:ascii="Times New Roman" w:hAnsi="Times New Roman"/>
          <w:rtl/>
        </w:rPr>
      </w:pPr>
      <w:r>
        <w:rPr>
          <w:rFonts w:ascii="Times New Roman" w:hAnsi="Times New Roman" w:hint="cs"/>
          <w:rtl/>
        </w:rPr>
        <w:t xml:space="preserve">                      نام و امضای مدیرعامل / مجری طرح :                                                                                    تاریخ :</w:t>
      </w:r>
    </w:p>
    <w:p w:rsidR="00FD5A48" w:rsidRDefault="00FD5A48" w:rsidP="00FD5A48">
      <w:pPr>
        <w:spacing w:after="0" w:line="276" w:lineRule="auto"/>
        <w:rPr>
          <w:rFonts w:ascii="Times New Roman" w:hAnsi="Times New Roman"/>
          <w:b/>
          <w:bCs w:val="0"/>
          <w:rtl/>
        </w:rPr>
      </w:pPr>
    </w:p>
    <w:p w:rsidR="00FD5A48" w:rsidRPr="00CA28EA" w:rsidRDefault="00FD5A48" w:rsidP="00FD5A48">
      <w:pPr>
        <w:rPr>
          <w:rFonts w:ascii="Times New Roman" w:hAnsi="Times New Roman"/>
          <w:rtl/>
        </w:rPr>
      </w:pPr>
    </w:p>
    <w:p w:rsidR="00FD5A48" w:rsidRPr="00FD5A48" w:rsidRDefault="00FD5A48" w:rsidP="00FD5A48">
      <w:pPr>
        <w:rPr>
          <w:rFonts w:ascii="Times New Roman" w:hAnsi="Times New Roman"/>
          <w:rtl/>
        </w:rPr>
      </w:pPr>
    </w:p>
    <w:sectPr w:rsidR="00FD5A48" w:rsidRPr="00FD5A48" w:rsidSect="00485A9A">
      <w:headerReference w:type="even" r:id="rId11"/>
      <w:pgSz w:w="11907" w:h="16839" w:code="9"/>
      <w:pgMar w:top="567" w:right="567" w:bottom="851" w:left="426" w:header="426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2A" w:rsidRDefault="0055252A" w:rsidP="00277D94">
      <w:pPr>
        <w:spacing w:after="0"/>
      </w:pPr>
      <w:r>
        <w:separator/>
      </w:r>
    </w:p>
  </w:endnote>
  <w:endnote w:type="continuationSeparator" w:id="0">
    <w:p w:rsidR="0055252A" w:rsidRDefault="0055252A" w:rsidP="00277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2A" w:rsidRDefault="0055252A" w:rsidP="00277D94">
      <w:pPr>
        <w:spacing w:after="0"/>
      </w:pPr>
      <w:r>
        <w:separator/>
      </w:r>
    </w:p>
  </w:footnote>
  <w:footnote w:type="continuationSeparator" w:id="0">
    <w:p w:rsidR="0055252A" w:rsidRDefault="0055252A" w:rsidP="00277D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2F8" w:rsidRDefault="005525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8677" o:spid="_x0000_s2053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سربرگA4-Free-Siz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63DE"/>
    <w:multiLevelType w:val="hybridMultilevel"/>
    <w:tmpl w:val="2D50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910D8"/>
    <w:multiLevelType w:val="multilevel"/>
    <w:tmpl w:val="E7461B76"/>
    <w:lvl w:ilvl="0">
      <w:start w:val="1"/>
      <w:numFmt w:val="none"/>
      <w:lvlText w:val="1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89A5E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5CB4895"/>
    <w:multiLevelType w:val="hybridMultilevel"/>
    <w:tmpl w:val="6D64F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3979E3"/>
    <w:multiLevelType w:val="hybridMultilevel"/>
    <w:tmpl w:val="A9C205A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>
    <w:nsid w:val="4FB51C31"/>
    <w:multiLevelType w:val="hybridMultilevel"/>
    <w:tmpl w:val="AAFE8724"/>
    <w:lvl w:ilvl="0" w:tplc="4142EC7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D5179"/>
    <w:multiLevelType w:val="hybridMultilevel"/>
    <w:tmpl w:val="24C286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6FFA"/>
    <w:multiLevelType w:val="multilevel"/>
    <w:tmpl w:val="E7461B76"/>
    <w:lvl w:ilvl="0">
      <w:start w:val="1"/>
      <w:numFmt w:val="none"/>
      <w:lvlText w:val="1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attachedTemplate r:id="rId1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47F"/>
    <w:rsid w:val="00000CDE"/>
    <w:rsid w:val="000051BE"/>
    <w:rsid w:val="00015487"/>
    <w:rsid w:val="00021269"/>
    <w:rsid w:val="000238B9"/>
    <w:rsid w:val="00024603"/>
    <w:rsid w:val="00030217"/>
    <w:rsid w:val="0003259D"/>
    <w:rsid w:val="00035F6F"/>
    <w:rsid w:val="00044AD6"/>
    <w:rsid w:val="00045EF3"/>
    <w:rsid w:val="00050641"/>
    <w:rsid w:val="00050E12"/>
    <w:rsid w:val="00055BA5"/>
    <w:rsid w:val="000624D7"/>
    <w:rsid w:val="00072D9B"/>
    <w:rsid w:val="000758D1"/>
    <w:rsid w:val="000765FD"/>
    <w:rsid w:val="00082433"/>
    <w:rsid w:val="000879BF"/>
    <w:rsid w:val="00092F59"/>
    <w:rsid w:val="00095004"/>
    <w:rsid w:val="000A1739"/>
    <w:rsid w:val="000A5213"/>
    <w:rsid w:val="000B552E"/>
    <w:rsid w:val="000B5837"/>
    <w:rsid w:val="000C1E09"/>
    <w:rsid w:val="000C2C75"/>
    <w:rsid w:val="000D0084"/>
    <w:rsid w:val="000D0841"/>
    <w:rsid w:val="000D1256"/>
    <w:rsid w:val="000D193A"/>
    <w:rsid w:val="000D50B2"/>
    <w:rsid w:val="000E0404"/>
    <w:rsid w:val="000E1096"/>
    <w:rsid w:val="000E2EE7"/>
    <w:rsid w:val="000F052B"/>
    <w:rsid w:val="000F2BB0"/>
    <w:rsid w:val="000F3751"/>
    <w:rsid w:val="000F44AC"/>
    <w:rsid w:val="000F4E1C"/>
    <w:rsid w:val="00112BFE"/>
    <w:rsid w:val="00117856"/>
    <w:rsid w:val="001207EB"/>
    <w:rsid w:val="0012540A"/>
    <w:rsid w:val="001259EF"/>
    <w:rsid w:val="00133194"/>
    <w:rsid w:val="00145ED5"/>
    <w:rsid w:val="00150F93"/>
    <w:rsid w:val="00153A0E"/>
    <w:rsid w:val="00156D6A"/>
    <w:rsid w:val="001574E5"/>
    <w:rsid w:val="00163224"/>
    <w:rsid w:val="001769D3"/>
    <w:rsid w:val="001771BA"/>
    <w:rsid w:val="00180189"/>
    <w:rsid w:val="001835BA"/>
    <w:rsid w:val="00185747"/>
    <w:rsid w:val="00190939"/>
    <w:rsid w:val="001922FE"/>
    <w:rsid w:val="00197D9F"/>
    <w:rsid w:val="001A1DE3"/>
    <w:rsid w:val="001A47AF"/>
    <w:rsid w:val="001A7A2D"/>
    <w:rsid w:val="001B7182"/>
    <w:rsid w:val="001B7C6D"/>
    <w:rsid w:val="001C2C48"/>
    <w:rsid w:val="001C5E35"/>
    <w:rsid w:val="001D0282"/>
    <w:rsid w:val="001D4BF9"/>
    <w:rsid w:val="001E18DD"/>
    <w:rsid w:val="001E2D84"/>
    <w:rsid w:val="001E2F4D"/>
    <w:rsid w:val="001F65B8"/>
    <w:rsid w:val="002026D0"/>
    <w:rsid w:val="00204C41"/>
    <w:rsid w:val="00211B64"/>
    <w:rsid w:val="002202EA"/>
    <w:rsid w:val="00223433"/>
    <w:rsid w:val="0022612B"/>
    <w:rsid w:val="00233D19"/>
    <w:rsid w:val="0023438C"/>
    <w:rsid w:val="00241ECC"/>
    <w:rsid w:val="002443E1"/>
    <w:rsid w:val="00244496"/>
    <w:rsid w:val="00246559"/>
    <w:rsid w:val="002468E6"/>
    <w:rsid w:val="0026075D"/>
    <w:rsid w:val="00262D60"/>
    <w:rsid w:val="00263AB7"/>
    <w:rsid w:val="00274C22"/>
    <w:rsid w:val="00277D94"/>
    <w:rsid w:val="00285029"/>
    <w:rsid w:val="00286040"/>
    <w:rsid w:val="0028607D"/>
    <w:rsid w:val="002874B0"/>
    <w:rsid w:val="00291CF9"/>
    <w:rsid w:val="00295203"/>
    <w:rsid w:val="00296C35"/>
    <w:rsid w:val="002970F1"/>
    <w:rsid w:val="002A073F"/>
    <w:rsid w:val="002A7C64"/>
    <w:rsid w:val="002B091D"/>
    <w:rsid w:val="002C0CC2"/>
    <w:rsid w:val="002C68C9"/>
    <w:rsid w:val="002D0478"/>
    <w:rsid w:val="002D4DF1"/>
    <w:rsid w:val="002E3B03"/>
    <w:rsid w:val="002E4875"/>
    <w:rsid w:val="002E5382"/>
    <w:rsid w:val="002E707C"/>
    <w:rsid w:val="002F0BAC"/>
    <w:rsid w:val="00304C13"/>
    <w:rsid w:val="003110A3"/>
    <w:rsid w:val="00316A33"/>
    <w:rsid w:val="00320644"/>
    <w:rsid w:val="00320A02"/>
    <w:rsid w:val="00323615"/>
    <w:rsid w:val="00324A6C"/>
    <w:rsid w:val="00336DDF"/>
    <w:rsid w:val="0033716C"/>
    <w:rsid w:val="00342E48"/>
    <w:rsid w:val="003445DC"/>
    <w:rsid w:val="00346D18"/>
    <w:rsid w:val="00351EE1"/>
    <w:rsid w:val="00352036"/>
    <w:rsid w:val="003645C3"/>
    <w:rsid w:val="00375B0B"/>
    <w:rsid w:val="003810DC"/>
    <w:rsid w:val="003879B3"/>
    <w:rsid w:val="003903A8"/>
    <w:rsid w:val="00392FF1"/>
    <w:rsid w:val="00394D96"/>
    <w:rsid w:val="00396BD0"/>
    <w:rsid w:val="00397487"/>
    <w:rsid w:val="003A1925"/>
    <w:rsid w:val="003B2319"/>
    <w:rsid w:val="003B3032"/>
    <w:rsid w:val="003B67E7"/>
    <w:rsid w:val="003B7030"/>
    <w:rsid w:val="003C3FAD"/>
    <w:rsid w:val="003C45D4"/>
    <w:rsid w:val="003D4E9C"/>
    <w:rsid w:val="003D52B7"/>
    <w:rsid w:val="003D6673"/>
    <w:rsid w:val="003F32C0"/>
    <w:rsid w:val="003F7E34"/>
    <w:rsid w:val="004030DE"/>
    <w:rsid w:val="0040328D"/>
    <w:rsid w:val="00404EC1"/>
    <w:rsid w:val="00411351"/>
    <w:rsid w:val="00411C39"/>
    <w:rsid w:val="004240BD"/>
    <w:rsid w:val="004261CD"/>
    <w:rsid w:val="0042779F"/>
    <w:rsid w:val="004301CF"/>
    <w:rsid w:val="00440213"/>
    <w:rsid w:val="00446065"/>
    <w:rsid w:val="00452547"/>
    <w:rsid w:val="00452D36"/>
    <w:rsid w:val="004657CF"/>
    <w:rsid w:val="00467CAB"/>
    <w:rsid w:val="004702AA"/>
    <w:rsid w:val="004764E3"/>
    <w:rsid w:val="004768A3"/>
    <w:rsid w:val="00482B10"/>
    <w:rsid w:val="004840D9"/>
    <w:rsid w:val="00485A9A"/>
    <w:rsid w:val="00490492"/>
    <w:rsid w:val="00492C7D"/>
    <w:rsid w:val="00497361"/>
    <w:rsid w:val="004A0E5F"/>
    <w:rsid w:val="004B2A78"/>
    <w:rsid w:val="004C36CD"/>
    <w:rsid w:val="004D1AF4"/>
    <w:rsid w:val="004D638E"/>
    <w:rsid w:val="004D70F0"/>
    <w:rsid w:val="004F0F02"/>
    <w:rsid w:val="004F1470"/>
    <w:rsid w:val="004F7A21"/>
    <w:rsid w:val="00507353"/>
    <w:rsid w:val="0051048D"/>
    <w:rsid w:val="005120C0"/>
    <w:rsid w:val="005137E6"/>
    <w:rsid w:val="00517F3F"/>
    <w:rsid w:val="00521829"/>
    <w:rsid w:val="00526A09"/>
    <w:rsid w:val="00526A93"/>
    <w:rsid w:val="005417E6"/>
    <w:rsid w:val="00543522"/>
    <w:rsid w:val="005435C5"/>
    <w:rsid w:val="00550E31"/>
    <w:rsid w:val="0055111D"/>
    <w:rsid w:val="0055252A"/>
    <w:rsid w:val="00561285"/>
    <w:rsid w:val="0056271D"/>
    <w:rsid w:val="00563FDA"/>
    <w:rsid w:val="00577EAC"/>
    <w:rsid w:val="0058033E"/>
    <w:rsid w:val="005937EC"/>
    <w:rsid w:val="005A147F"/>
    <w:rsid w:val="005A2798"/>
    <w:rsid w:val="005A4653"/>
    <w:rsid w:val="005A50E8"/>
    <w:rsid w:val="005B393B"/>
    <w:rsid w:val="005D26C1"/>
    <w:rsid w:val="005D6C33"/>
    <w:rsid w:val="005E0814"/>
    <w:rsid w:val="005E5F42"/>
    <w:rsid w:val="005F1CFE"/>
    <w:rsid w:val="005F2991"/>
    <w:rsid w:val="00614E26"/>
    <w:rsid w:val="006209F7"/>
    <w:rsid w:val="00622C8C"/>
    <w:rsid w:val="00623053"/>
    <w:rsid w:val="006241FD"/>
    <w:rsid w:val="00624FA5"/>
    <w:rsid w:val="00627257"/>
    <w:rsid w:val="00631140"/>
    <w:rsid w:val="0063544B"/>
    <w:rsid w:val="0064464D"/>
    <w:rsid w:val="006470A1"/>
    <w:rsid w:val="006515BD"/>
    <w:rsid w:val="00655588"/>
    <w:rsid w:val="00662582"/>
    <w:rsid w:val="00664DA7"/>
    <w:rsid w:val="006742EF"/>
    <w:rsid w:val="00684199"/>
    <w:rsid w:val="006921AD"/>
    <w:rsid w:val="0069338D"/>
    <w:rsid w:val="006B2EDB"/>
    <w:rsid w:val="006B33F8"/>
    <w:rsid w:val="006B720E"/>
    <w:rsid w:val="006C35B0"/>
    <w:rsid w:val="006C73FE"/>
    <w:rsid w:val="006C7FCE"/>
    <w:rsid w:val="006D3F15"/>
    <w:rsid w:val="006F2680"/>
    <w:rsid w:val="006F2785"/>
    <w:rsid w:val="006F4133"/>
    <w:rsid w:val="006F501A"/>
    <w:rsid w:val="006F5C97"/>
    <w:rsid w:val="006F7085"/>
    <w:rsid w:val="00702032"/>
    <w:rsid w:val="007041BE"/>
    <w:rsid w:val="00725525"/>
    <w:rsid w:val="00727D10"/>
    <w:rsid w:val="0073573B"/>
    <w:rsid w:val="0075145B"/>
    <w:rsid w:val="00751F8A"/>
    <w:rsid w:val="00755414"/>
    <w:rsid w:val="007621D1"/>
    <w:rsid w:val="007621F4"/>
    <w:rsid w:val="00763C92"/>
    <w:rsid w:val="007672FF"/>
    <w:rsid w:val="00774181"/>
    <w:rsid w:val="007765E2"/>
    <w:rsid w:val="007875A1"/>
    <w:rsid w:val="0079073E"/>
    <w:rsid w:val="007946EB"/>
    <w:rsid w:val="00796377"/>
    <w:rsid w:val="0079660D"/>
    <w:rsid w:val="007A7F4A"/>
    <w:rsid w:val="007B5EC5"/>
    <w:rsid w:val="007D2F8A"/>
    <w:rsid w:val="007F040D"/>
    <w:rsid w:val="007F3435"/>
    <w:rsid w:val="008002F6"/>
    <w:rsid w:val="00800878"/>
    <w:rsid w:val="00803D6C"/>
    <w:rsid w:val="008162B8"/>
    <w:rsid w:val="008213C9"/>
    <w:rsid w:val="00821A84"/>
    <w:rsid w:val="00826EAC"/>
    <w:rsid w:val="008316BE"/>
    <w:rsid w:val="00835F64"/>
    <w:rsid w:val="008447F7"/>
    <w:rsid w:val="00851F1D"/>
    <w:rsid w:val="00854CCE"/>
    <w:rsid w:val="00862A75"/>
    <w:rsid w:val="00872681"/>
    <w:rsid w:val="00874EFF"/>
    <w:rsid w:val="0087509A"/>
    <w:rsid w:val="008A2B7E"/>
    <w:rsid w:val="008A7ACC"/>
    <w:rsid w:val="008B24EA"/>
    <w:rsid w:val="008B3FF2"/>
    <w:rsid w:val="008B7945"/>
    <w:rsid w:val="008C3CFF"/>
    <w:rsid w:val="008C7A83"/>
    <w:rsid w:val="008C7CF2"/>
    <w:rsid w:val="008D1AD8"/>
    <w:rsid w:val="008D303A"/>
    <w:rsid w:val="008E0D79"/>
    <w:rsid w:val="008E4CF0"/>
    <w:rsid w:val="008F27F3"/>
    <w:rsid w:val="008F43BE"/>
    <w:rsid w:val="008F5359"/>
    <w:rsid w:val="0090226D"/>
    <w:rsid w:val="00907024"/>
    <w:rsid w:val="00911FA1"/>
    <w:rsid w:val="00915FA2"/>
    <w:rsid w:val="009250F6"/>
    <w:rsid w:val="00947E29"/>
    <w:rsid w:val="00967804"/>
    <w:rsid w:val="009719F5"/>
    <w:rsid w:val="009A485F"/>
    <w:rsid w:val="009A4CCE"/>
    <w:rsid w:val="009A4D4C"/>
    <w:rsid w:val="009A62CF"/>
    <w:rsid w:val="009B00BF"/>
    <w:rsid w:val="009B060B"/>
    <w:rsid w:val="009B40CC"/>
    <w:rsid w:val="009B4B29"/>
    <w:rsid w:val="009B6C15"/>
    <w:rsid w:val="009B724E"/>
    <w:rsid w:val="009B7D47"/>
    <w:rsid w:val="009C6494"/>
    <w:rsid w:val="009C6A2A"/>
    <w:rsid w:val="009C7D0A"/>
    <w:rsid w:val="009D0BE3"/>
    <w:rsid w:val="009D2626"/>
    <w:rsid w:val="009D3024"/>
    <w:rsid w:val="009D3E76"/>
    <w:rsid w:val="009D44F8"/>
    <w:rsid w:val="009E0E48"/>
    <w:rsid w:val="009E3BEF"/>
    <w:rsid w:val="009E6108"/>
    <w:rsid w:val="009F4580"/>
    <w:rsid w:val="009F525C"/>
    <w:rsid w:val="00A0227D"/>
    <w:rsid w:val="00A054CC"/>
    <w:rsid w:val="00A07F51"/>
    <w:rsid w:val="00A107A4"/>
    <w:rsid w:val="00A10E37"/>
    <w:rsid w:val="00A15FA8"/>
    <w:rsid w:val="00A316AF"/>
    <w:rsid w:val="00A35187"/>
    <w:rsid w:val="00A40695"/>
    <w:rsid w:val="00A41ECC"/>
    <w:rsid w:val="00A430BC"/>
    <w:rsid w:val="00A43B1A"/>
    <w:rsid w:val="00A45FE0"/>
    <w:rsid w:val="00A65482"/>
    <w:rsid w:val="00A7464A"/>
    <w:rsid w:val="00A755D6"/>
    <w:rsid w:val="00A77D24"/>
    <w:rsid w:val="00A824EF"/>
    <w:rsid w:val="00A86CBD"/>
    <w:rsid w:val="00AA10EB"/>
    <w:rsid w:val="00AA1609"/>
    <w:rsid w:val="00AA5BDB"/>
    <w:rsid w:val="00AB56B2"/>
    <w:rsid w:val="00AB7722"/>
    <w:rsid w:val="00AC2AAD"/>
    <w:rsid w:val="00AC3F0D"/>
    <w:rsid w:val="00AC7D02"/>
    <w:rsid w:val="00AD37A2"/>
    <w:rsid w:val="00AD738F"/>
    <w:rsid w:val="00AD7EAA"/>
    <w:rsid w:val="00AE3BEC"/>
    <w:rsid w:val="00AE4D11"/>
    <w:rsid w:val="00AE76E9"/>
    <w:rsid w:val="00B015BE"/>
    <w:rsid w:val="00B031B6"/>
    <w:rsid w:val="00B11ACF"/>
    <w:rsid w:val="00B20394"/>
    <w:rsid w:val="00B212F8"/>
    <w:rsid w:val="00B331FB"/>
    <w:rsid w:val="00B33F6E"/>
    <w:rsid w:val="00B458BC"/>
    <w:rsid w:val="00B460E1"/>
    <w:rsid w:val="00B5195F"/>
    <w:rsid w:val="00B55069"/>
    <w:rsid w:val="00B5587E"/>
    <w:rsid w:val="00B628E4"/>
    <w:rsid w:val="00B80D4C"/>
    <w:rsid w:val="00B83F73"/>
    <w:rsid w:val="00B84994"/>
    <w:rsid w:val="00B916AE"/>
    <w:rsid w:val="00B91733"/>
    <w:rsid w:val="00B920F9"/>
    <w:rsid w:val="00B94CDB"/>
    <w:rsid w:val="00B9621F"/>
    <w:rsid w:val="00BA20F5"/>
    <w:rsid w:val="00BA2E11"/>
    <w:rsid w:val="00BA4E26"/>
    <w:rsid w:val="00BA590D"/>
    <w:rsid w:val="00BB4673"/>
    <w:rsid w:val="00BC3FAC"/>
    <w:rsid w:val="00BD7863"/>
    <w:rsid w:val="00BE0B7F"/>
    <w:rsid w:val="00BF237C"/>
    <w:rsid w:val="00BF2980"/>
    <w:rsid w:val="00BF4843"/>
    <w:rsid w:val="00C0041F"/>
    <w:rsid w:val="00C007D2"/>
    <w:rsid w:val="00C04BA8"/>
    <w:rsid w:val="00C052AF"/>
    <w:rsid w:val="00C0762E"/>
    <w:rsid w:val="00C14057"/>
    <w:rsid w:val="00C16E0F"/>
    <w:rsid w:val="00C22174"/>
    <w:rsid w:val="00C256CF"/>
    <w:rsid w:val="00C2666B"/>
    <w:rsid w:val="00C32C57"/>
    <w:rsid w:val="00C334EB"/>
    <w:rsid w:val="00C36761"/>
    <w:rsid w:val="00C45FEE"/>
    <w:rsid w:val="00C55895"/>
    <w:rsid w:val="00C6785B"/>
    <w:rsid w:val="00C70E60"/>
    <w:rsid w:val="00C717D5"/>
    <w:rsid w:val="00C71F0D"/>
    <w:rsid w:val="00C72E13"/>
    <w:rsid w:val="00C80433"/>
    <w:rsid w:val="00C81AFD"/>
    <w:rsid w:val="00C91983"/>
    <w:rsid w:val="00C951CF"/>
    <w:rsid w:val="00C95E2E"/>
    <w:rsid w:val="00CA28EA"/>
    <w:rsid w:val="00CA43A0"/>
    <w:rsid w:val="00CA78D1"/>
    <w:rsid w:val="00CB2B6B"/>
    <w:rsid w:val="00CC2FEE"/>
    <w:rsid w:val="00CD1F72"/>
    <w:rsid w:val="00CD2CD8"/>
    <w:rsid w:val="00CD56AB"/>
    <w:rsid w:val="00CE24EB"/>
    <w:rsid w:val="00CE640E"/>
    <w:rsid w:val="00CF2146"/>
    <w:rsid w:val="00CF4FA9"/>
    <w:rsid w:val="00D0593D"/>
    <w:rsid w:val="00D072FA"/>
    <w:rsid w:val="00D17EAD"/>
    <w:rsid w:val="00D2404E"/>
    <w:rsid w:val="00D315A8"/>
    <w:rsid w:val="00D36025"/>
    <w:rsid w:val="00D37903"/>
    <w:rsid w:val="00D47431"/>
    <w:rsid w:val="00D5399A"/>
    <w:rsid w:val="00D60034"/>
    <w:rsid w:val="00D633E4"/>
    <w:rsid w:val="00D6551B"/>
    <w:rsid w:val="00D93C14"/>
    <w:rsid w:val="00DB1650"/>
    <w:rsid w:val="00DB6A7F"/>
    <w:rsid w:val="00DC4BC0"/>
    <w:rsid w:val="00DD27EA"/>
    <w:rsid w:val="00DD323B"/>
    <w:rsid w:val="00DD4F4E"/>
    <w:rsid w:val="00DD5C99"/>
    <w:rsid w:val="00DD7ECC"/>
    <w:rsid w:val="00DE2130"/>
    <w:rsid w:val="00DE28E9"/>
    <w:rsid w:val="00DE3EA2"/>
    <w:rsid w:val="00DE43DD"/>
    <w:rsid w:val="00DF360D"/>
    <w:rsid w:val="00DF5465"/>
    <w:rsid w:val="00DF6068"/>
    <w:rsid w:val="00DF632D"/>
    <w:rsid w:val="00DF6591"/>
    <w:rsid w:val="00E016FD"/>
    <w:rsid w:val="00E06190"/>
    <w:rsid w:val="00E07A61"/>
    <w:rsid w:val="00E11691"/>
    <w:rsid w:val="00E12922"/>
    <w:rsid w:val="00E12A41"/>
    <w:rsid w:val="00E12FB8"/>
    <w:rsid w:val="00E16504"/>
    <w:rsid w:val="00E16EB2"/>
    <w:rsid w:val="00E17A44"/>
    <w:rsid w:val="00E202A0"/>
    <w:rsid w:val="00E2050A"/>
    <w:rsid w:val="00E21EC9"/>
    <w:rsid w:val="00E30C63"/>
    <w:rsid w:val="00E3142E"/>
    <w:rsid w:val="00E36831"/>
    <w:rsid w:val="00E37177"/>
    <w:rsid w:val="00E40CEA"/>
    <w:rsid w:val="00E4181B"/>
    <w:rsid w:val="00E52F50"/>
    <w:rsid w:val="00E62027"/>
    <w:rsid w:val="00E63843"/>
    <w:rsid w:val="00E66B93"/>
    <w:rsid w:val="00E672B9"/>
    <w:rsid w:val="00E74044"/>
    <w:rsid w:val="00E80F29"/>
    <w:rsid w:val="00E83D69"/>
    <w:rsid w:val="00E84625"/>
    <w:rsid w:val="00E92963"/>
    <w:rsid w:val="00E93CF7"/>
    <w:rsid w:val="00E9407D"/>
    <w:rsid w:val="00E97FBF"/>
    <w:rsid w:val="00EB0FEE"/>
    <w:rsid w:val="00EC1857"/>
    <w:rsid w:val="00EC2855"/>
    <w:rsid w:val="00EC53F0"/>
    <w:rsid w:val="00EC7431"/>
    <w:rsid w:val="00EF2E4A"/>
    <w:rsid w:val="00EF79BA"/>
    <w:rsid w:val="00F01524"/>
    <w:rsid w:val="00F104EC"/>
    <w:rsid w:val="00F1126E"/>
    <w:rsid w:val="00F148FF"/>
    <w:rsid w:val="00F15ACF"/>
    <w:rsid w:val="00F173AF"/>
    <w:rsid w:val="00F17A48"/>
    <w:rsid w:val="00F37ADD"/>
    <w:rsid w:val="00F413BE"/>
    <w:rsid w:val="00F43EFD"/>
    <w:rsid w:val="00F446F3"/>
    <w:rsid w:val="00F46382"/>
    <w:rsid w:val="00F60604"/>
    <w:rsid w:val="00F60CC1"/>
    <w:rsid w:val="00F6689C"/>
    <w:rsid w:val="00F676AE"/>
    <w:rsid w:val="00F7731F"/>
    <w:rsid w:val="00F77426"/>
    <w:rsid w:val="00F90F61"/>
    <w:rsid w:val="00F91E10"/>
    <w:rsid w:val="00F97632"/>
    <w:rsid w:val="00F979E6"/>
    <w:rsid w:val="00FA40E0"/>
    <w:rsid w:val="00FA467B"/>
    <w:rsid w:val="00FA50C8"/>
    <w:rsid w:val="00FB7684"/>
    <w:rsid w:val="00FC3585"/>
    <w:rsid w:val="00FC4602"/>
    <w:rsid w:val="00FC60E6"/>
    <w:rsid w:val="00FC7879"/>
    <w:rsid w:val="00FD5A48"/>
    <w:rsid w:val="00FE1FAC"/>
    <w:rsid w:val="00FE26EA"/>
    <w:rsid w:val="00FE2B0E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5F"/>
    <w:pPr>
      <w:bidi/>
      <w:spacing w:line="240" w:lineRule="auto"/>
    </w:pPr>
    <w:rPr>
      <w:rFonts w:ascii="B Zar" w:eastAsiaTheme="minorEastAsia" w:hAnsi="B Zar" w:cs="B Zar"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D94"/>
    <w:pPr>
      <w:tabs>
        <w:tab w:val="center" w:pos="4680"/>
        <w:tab w:val="right" w:pos="9360"/>
      </w:tabs>
      <w:bidi w:val="0"/>
      <w:spacing w:after="0"/>
    </w:pPr>
    <w:rPr>
      <w:rFonts w:asciiTheme="minorHAnsi" w:eastAsiaTheme="minorHAnsi" w:hAnsiTheme="minorHAnsi" w:cstheme="minorBidi"/>
      <w:bCs w:val="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277D94"/>
  </w:style>
  <w:style w:type="paragraph" w:styleId="Footer">
    <w:name w:val="footer"/>
    <w:basedOn w:val="Normal"/>
    <w:link w:val="FooterChar"/>
    <w:uiPriority w:val="99"/>
    <w:unhideWhenUsed/>
    <w:rsid w:val="00277D94"/>
    <w:pPr>
      <w:tabs>
        <w:tab w:val="center" w:pos="4680"/>
        <w:tab w:val="right" w:pos="9360"/>
      </w:tabs>
      <w:bidi w:val="0"/>
      <w:spacing w:after="0"/>
    </w:pPr>
    <w:rPr>
      <w:rFonts w:asciiTheme="minorHAnsi" w:eastAsiaTheme="minorHAnsi" w:hAnsiTheme="minorHAnsi" w:cstheme="minorBidi"/>
      <w:bCs w:val="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77D94"/>
  </w:style>
  <w:style w:type="table" w:styleId="LightList-Accent6">
    <w:name w:val="Light List Accent 6"/>
    <w:basedOn w:val="TableNormal"/>
    <w:uiPriority w:val="61"/>
    <w:rsid w:val="00277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1524"/>
    <w:pPr>
      <w:bidi w:val="0"/>
      <w:spacing w:after="0"/>
    </w:pPr>
    <w:rPr>
      <w:rFonts w:ascii="Tahoma" w:eastAsiaTheme="minorHAnsi" w:hAnsi="Tahoma" w:cs="Tahoma"/>
      <w:bCs w:val="0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36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0D12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8C7CF2"/>
    <w:pPr>
      <w:ind w:left="720"/>
      <w:contextualSpacing/>
    </w:pPr>
  </w:style>
  <w:style w:type="table" w:styleId="MediumShading1-Accent4">
    <w:name w:val="Medium Shading 1 Accent 4"/>
    <w:basedOn w:val="TableNormal"/>
    <w:uiPriority w:val="63"/>
    <w:rsid w:val="00624F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5F"/>
    <w:pPr>
      <w:bidi/>
      <w:spacing w:line="240" w:lineRule="auto"/>
    </w:pPr>
    <w:rPr>
      <w:rFonts w:ascii="B Zar" w:eastAsiaTheme="minorEastAsia" w:hAnsi="B Zar" w:cs="B Zar"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D94"/>
    <w:pPr>
      <w:tabs>
        <w:tab w:val="center" w:pos="4680"/>
        <w:tab w:val="right" w:pos="9360"/>
      </w:tabs>
      <w:bidi w:val="0"/>
      <w:spacing w:after="0"/>
    </w:pPr>
    <w:rPr>
      <w:rFonts w:asciiTheme="minorHAnsi" w:eastAsiaTheme="minorHAnsi" w:hAnsiTheme="minorHAnsi" w:cstheme="minorBidi"/>
      <w:bCs w:val="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277D94"/>
  </w:style>
  <w:style w:type="paragraph" w:styleId="Footer">
    <w:name w:val="footer"/>
    <w:basedOn w:val="Normal"/>
    <w:link w:val="FooterChar"/>
    <w:uiPriority w:val="99"/>
    <w:unhideWhenUsed/>
    <w:rsid w:val="00277D94"/>
    <w:pPr>
      <w:tabs>
        <w:tab w:val="center" w:pos="4680"/>
        <w:tab w:val="right" w:pos="9360"/>
      </w:tabs>
      <w:bidi w:val="0"/>
      <w:spacing w:after="0"/>
    </w:pPr>
    <w:rPr>
      <w:rFonts w:asciiTheme="minorHAnsi" w:eastAsiaTheme="minorHAnsi" w:hAnsiTheme="minorHAnsi" w:cstheme="minorBidi"/>
      <w:bCs w:val="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77D94"/>
  </w:style>
  <w:style w:type="table" w:styleId="LightList-Accent6">
    <w:name w:val="Light List Accent 6"/>
    <w:basedOn w:val="TableNormal"/>
    <w:uiPriority w:val="61"/>
    <w:rsid w:val="00277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1524"/>
    <w:pPr>
      <w:bidi w:val="0"/>
      <w:spacing w:after="0"/>
    </w:pPr>
    <w:rPr>
      <w:rFonts w:ascii="Tahoma" w:eastAsiaTheme="minorHAnsi" w:hAnsi="Tahoma" w:cs="Tahoma"/>
      <w:bCs w:val="0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36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0D12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8C7CF2"/>
    <w:pPr>
      <w:ind w:left="720"/>
      <w:contextualSpacing/>
    </w:pPr>
  </w:style>
  <w:style w:type="table" w:styleId="MediumShading1-Accent4">
    <w:name w:val="Medium Shading 1 Accent 4"/>
    <w:basedOn w:val="TableNormal"/>
    <w:uiPriority w:val="63"/>
    <w:rsid w:val="00624F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T\Desktop\&#1602;&#1575;&#1604;&#1576;%20&#1570;&#1605;&#1575;&#1583;&#1607;%20&#1605;&#1585;&#1705;&#1586;%20&#1585;&#1588;&#1583;%20A4-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53BA0-5A6A-4DAF-9791-9444501EF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قالب آماده مرکز رشد A4-6.dotx</Template>
  <TotalTime>1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2</cp:revision>
  <cp:lastPrinted>2017-08-02T04:43:00Z</cp:lastPrinted>
  <dcterms:created xsi:type="dcterms:W3CDTF">2018-08-07T04:53:00Z</dcterms:created>
  <dcterms:modified xsi:type="dcterms:W3CDTF">2018-08-07T04:53:00Z</dcterms:modified>
</cp:coreProperties>
</file>